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8875" w14:textId="246658F8" w:rsidR="00E64811" w:rsidRDefault="00E64811" w:rsidP="00E64811">
      <w:pPr>
        <w:pStyle w:val="Header"/>
        <w:keepLines/>
        <w:tabs>
          <w:tab w:val="left" w:pos="5956"/>
          <w:tab w:val="right" w:pos="10440"/>
          <w:tab w:val="right" w:pos="13323"/>
        </w:tabs>
        <w:spacing w:before="60" w:after="60"/>
        <w:rPr>
          <w:rFonts w:cs="Arial"/>
          <w:b w:val="0"/>
          <w:sz w:val="24"/>
          <w:szCs w:val="24"/>
        </w:rPr>
      </w:pPr>
      <w:bookmarkStart w:id="0" w:name="Title"/>
      <w:bookmarkEnd w:id="0"/>
      <w:r>
        <w:rPr>
          <w:rFonts w:cs="Arial"/>
          <w:sz w:val="24"/>
          <w:szCs w:val="24"/>
        </w:rPr>
        <w:t>3GPP TSG-RAN WG4 Meeting #</w:t>
      </w:r>
      <w:r>
        <w:rPr>
          <w:rFonts w:cs="Arial"/>
        </w:rPr>
        <w:t xml:space="preserve"> </w:t>
      </w:r>
      <w:r>
        <w:rPr>
          <w:rFonts w:cs="Arial"/>
          <w:sz w:val="24"/>
          <w:szCs w:val="24"/>
        </w:rPr>
        <w:t>112</w:t>
      </w:r>
      <w:r>
        <w:rPr>
          <w:rFonts w:cs="Arial"/>
          <w:sz w:val="24"/>
          <w:szCs w:val="24"/>
        </w:rPr>
        <w:tab/>
      </w:r>
      <w:r>
        <w:rPr>
          <w:rFonts w:cs="Arial"/>
          <w:sz w:val="24"/>
          <w:szCs w:val="24"/>
        </w:rPr>
        <w:tab/>
        <w:t>R4-24</w:t>
      </w:r>
      <w:r w:rsidR="00D40836">
        <w:rPr>
          <w:rFonts w:cs="Arial"/>
          <w:sz w:val="24"/>
          <w:szCs w:val="24"/>
        </w:rPr>
        <w:t>11781</w:t>
      </w:r>
    </w:p>
    <w:p w14:paraId="32DECD1E" w14:textId="0BBFFBC0" w:rsidR="00E64811" w:rsidRDefault="00E64811" w:rsidP="00E64811">
      <w:pPr>
        <w:pStyle w:val="Header"/>
        <w:tabs>
          <w:tab w:val="right" w:pos="9781"/>
          <w:tab w:val="right" w:pos="13323"/>
        </w:tabs>
        <w:spacing w:before="60" w:after="60"/>
        <w:outlineLvl w:val="0"/>
        <w:rPr>
          <w:rFonts w:cs="Arial"/>
          <w:b w:val="0"/>
          <w:sz w:val="24"/>
          <w:szCs w:val="24"/>
        </w:rPr>
      </w:pPr>
      <w:r>
        <w:rPr>
          <w:rFonts w:cs="Arial"/>
          <w:sz w:val="24"/>
          <w:szCs w:val="24"/>
        </w:rPr>
        <w:t xml:space="preserve">Maastricht, </w:t>
      </w:r>
      <w:r w:rsidR="00D40836">
        <w:rPr>
          <w:rFonts w:cs="Arial"/>
          <w:sz w:val="24"/>
          <w:szCs w:val="24"/>
        </w:rPr>
        <w:t>Netherlands</w:t>
      </w:r>
      <w:r>
        <w:rPr>
          <w:rFonts w:cs="Arial"/>
          <w:sz w:val="24"/>
          <w:szCs w:val="24"/>
        </w:rPr>
        <w:t>, 19 Aug – 23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A0C15F" w:rsidR="001E41F3" w:rsidRPr="00410371" w:rsidRDefault="00000000" w:rsidP="00E13F3D">
            <w:pPr>
              <w:pStyle w:val="CRCoverPage"/>
              <w:spacing w:after="0"/>
              <w:jc w:val="right"/>
              <w:rPr>
                <w:b/>
                <w:noProof/>
                <w:sz w:val="28"/>
              </w:rPr>
            </w:pPr>
            <w:fldSimple w:instr=" DOCPROPERTY  Spec#  \* MERGEFORMAT ">
              <w:r w:rsidR="00E6481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6D1F2D" w:rsidR="001E41F3" w:rsidRPr="00410371" w:rsidRDefault="00D40836" w:rsidP="00D40836">
            <w:pPr>
              <w:pStyle w:val="CRCoverPage"/>
              <w:spacing w:after="0"/>
              <w:jc w:val="center"/>
              <w:rPr>
                <w:rFonts w:hint="eastAsia"/>
                <w:noProof/>
                <w:lang w:eastAsia="zh-TW"/>
              </w:rPr>
            </w:pPr>
            <w:r w:rsidRPr="00D40836">
              <w:rPr>
                <w:rFonts w:hint="eastAsia"/>
                <w:b/>
                <w:noProof/>
                <w:sz w:val="28"/>
              </w:rPr>
              <w:t>4</w:t>
            </w:r>
            <w:r w:rsidRPr="00D40836">
              <w:rPr>
                <w:b/>
                <w:noProof/>
                <w:sz w:val="28"/>
              </w:rPr>
              <w:t>719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066CE8" w:rsidR="001E41F3" w:rsidRPr="00410371" w:rsidRDefault="00000000" w:rsidP="00E13F3D">
            <w:pPr>
              <w:pStyle w:val="CRCoverPage"/>
              <w:spacing w:after="0"/>
              <w:jc w:val="center"/>
              <w:rPr>
                <w:b/>
                <w:noProof/>
              </w:rPr>
            </w:pPr>
            <w:fldSimple w:instr=" DOCPROPERTY  Revision  \* MERGEFORMAT ">
              <w:r w:rsidR="00E64811">
                <w:rPr>
                  <w:b/>
                  <w:noProof/>
                  <w:sz w:val="28"/>
                </w:rPr>
                <w:t>-</w:t>
              </w:r>
            </w:fldSimple>
            <w:r w:rsidR="00E64811"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A678A8" w:rsidR="001E41F3" w:rsidRPr="00410371" w:rsidRDefault="00E64811">
            <w:pPr>
              <w:pStyle w:val="CRCoverPage"/>
              <w:spacing w:after="0"/>
              <w:jc w:val="center"/>
              <w:rPr>
                <w:noProof/>
                <w:sz w:val="28"/>
              </w:rPr>
            </w:pPr>
            <w:r w:rsidRPr="00E64811">
              <w:rPr>
                <w:rFonts w:eastAsiaTheme="minorEastAsia"/>
                <w:b/>
                <w:noProof/>
                <w:sz w:val="24"/>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C1C2EE" w:rsidR="00F25D98" w:rsidRDefault="00E648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FF9237" w:rsidR="001E41F3" w:rsidRDefault="00E64811">
            <w:pPr>
              <w:pStyle w:val="CRCoverPage"/>
              <w:spacing w:after="0"/>
              <w:ind w:left="100"/>
              <w:rPr>
                <w:noProof/>
              </w:rPr>
            </w:pPr>
            <w:bookmarkStart w:id="2" w:name="OLE_LINK23"/>
            <w:r>
              <w:rPr>
                <w:rFonts w:ascii="Calibri" w:hAnsi="Calibri" w:cs="Calibri"/>
                <w:sz w:val="22"/>
                <w:szCs w:val="22"/>
              </w:rPr>
              <w:t xml:space="preserve">Remove CBD RRM </w:t>
            </w:r>
            <w:bookmarkStart w:id="3" w:name="OLE_LINK25"/>
            <w:r>
              <w:rPr>
                <w:rFonts w:ascii="Calibri" w:hAnsi="Calibri" w:cs="Calibri"/>
                <w:sz w:val="22"/>
                <w:szCs w:val="22"/>
              </w:rPr>
              <w:t>requirem</w:t>
            </w:r>
            <w:r w:rsidR="00A20723">
              <w:rPr>
                <w:rFonts w:ascii="Calibri" w:hAnsi="Calibri" w:cs="Calibri"/>
                <w:sz w:val="22"/>
                <w:szCs w:val="22"/>
              </w:rPr>
              <w:t>e</w:t>
            </w:r>
            <w:r>
              <w:rPr>
                <w:rFonts w:ascii="Calibri" w:hAnsi="Calibri" w:cs="Calibri"/>
                <w:sz w:val="22"/>
                <w:szCs w:val="22"/>
              </w:rPr>
              <w:t xml:space="preserve">nt </w:t>
            </w:r>
            <w:bookmarkEnd w:id="3"/>
            <w:r>
              <w:rPr>
                <w:rFonts w:ascii="Calibri" w:hAnsi="Calibri" w:cs="Calibri"/>
                <w:sz w:val="22"/>
                <w:szCs w:val="22"/>
              </w:rPr>
              <w:t>for scheduling and measurem</w:t>
            </w:r>
            <w:r w:rsidR="00A20723">
              <w:rPr>
                <w:rFonts w:ascii="Calibri" w:hAnsi="Calibri" w:cs="Calibri"/>
                <w:sz w:val="22"/>
                <w:szCs w:val="22"/>
              </w:rPr>
              <w:t>e</w:t>
            </w:r>
            <w:r>
              <w:rPr>
                <w:rFonts w:ascii="Calibri" w:hAnsi="Calibri" w:cs="Calibri"/>
                <w:sz w:val="22"/>
                <w:szCs w:val="22"/>
              </w:rPr>
              <w:t>nt restriction relaxation</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4D812E" w:rsidR="001E41F3" w:rsidRDefault="00E64811" w:rsidP="00E64811">
            <w:pPr>
              <w:pStyle w:val="CRCoverPage"/>
              <w:ind w:left="100"/>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727F7C" w:rsidR="001E41F3" w:rsidRDefault="00E6481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EAFACE" w:rsidR="001E41F3" w:rsidRDefault="00E64811">
            <w:pPr>
              <w:pStyle w:val="CRCoverPage"/>
              <w:spacing w:after="0"/>
              <w:ind w:left="100"/>
              <w:rPr>
                <w:noProof/>
              </w:rPr>
            </w:pPr>
            <w:r>
              <w:rPr>
                <w:rFonts w:ascii="Calibri" w:hAnsi="Calibri" w:cs="Calibri"/>
                <w:sz w:val="22"/>
                <w:szCs w:val="22"/>
              </w:rPr>
              <w:t>NR_FR2_multiRX_DL-Core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AA026A" w:rsidR="001E41F3" w:rsidRDefault="00E64811">
            <w:pPr>
              <w:pStyle w:val="CRCoverPage"/>
              <w:spacing w:after="0"/>
              <w:ind w:left="100"/>
              <w:rPr>
                <w:noProof/>
              </w:rPr>
            </w:pPr>
            <w:r>
              <w:t>2024-08-</w:t>
            </w:r>
            <w:r w:rsidR="00EF0925">
              <w:t>0</w:t>
            </w:r>
            <w: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074A91" w:rsidR="001E41F3" w:rsidRDefault="00E64811" w:rsidP="00D24991">
            <w:pPr>
              <w:pStyle w:val="CRCoverPage"/>
              <w:spacing w:after="0"/>
              <w:ind w:left="100" w:right="-609"/>
              <w:rPr>
                <w:b/>
                <w:noProof/>
              </w:rPr>
            </w:pPr>
            <w:r w:rsidRPr="00E64811">
              <w:rPr>
                <w:rFonts w:eastAsiaTheme="minorEastAsia"/>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7A8C43" w:rsidR="001E41F3" w:rsidRDefault="00E6481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39BCCA" w:rsidR="00E64811" w:rsidRPr="00E64811" w:rsidRDefault="00E64811" w:rsidP="00E64811">
            <w:pPr>
              <w:pStyle w:val="CRCoverPage"/>
              <w:spacing w:after="0"/>
              <w:ind w:left="100"/>
              <w:rPr>
                <w:noProof/>
                <w:lang w:eastAsia="zh-TW"/>
              </w:rPr>
            </w:pPr>
            <w:r>
              <w:rPr>
                <w:rFonts w:hint="eastAsia"/>
                <w:noProof/>
                <w:lang w:eastAsia="zh-TW"/>
              </w:rPr>
              <w:t>A</w:t>
            </w:r>
            <w:r>
              <w:rPr>
                <w:noProof/>
                <w:lang w:eastAsia="zh-TW"/>
              </w:rPr>
              <w:t>ccording to the agreement in</w:t>
            </w:r>
            <w:r w:rsidRPr="001D728E">
              <w:rPr>
                <w:noProof/>
                <w:lang w:eastAsia="zh-TW"/>
              </w:rPr>
              <w:t xml:space="preserve"> WF </w:t>
            </w:r>
            <w:r w:rsidRPr="001D728E">
              <w:rPr>
                <w:rFonts w:cs="Arial"/>
              </w:rPr>
              <w:t>R4-2410356, t</w:t>
            </w:r>
            <w:r>
              <w:rPr>
                <w:rFonts w:cs="Arial"/>
              </w:rPr>
              <w:t xml:space="preserve">he CBD requirement and </w:t>
            </w:r>
            <w:r w:rsidRPr="00E64811">
              <w:rPr>
                <w:rFonts w:cs="Arial"/>
              </w:rPr>
              <w:t xml:space="preserve">applicable resources </w:t>
            </w:r>
            <w:r>
              <w:rPr>
                <w:rFonts w:cs="Arial"/>
              </w:rPr>
              <w:t>for scheduling and measurement restriction relaxation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3E07A3" w:rsidR="001E41F3" w:rsidRDefault="00E64811">
            <w:pPr>
              <w:pStyle w:val="CRCoverPage"/>
              <w:spacing w:after="0"/>
              <w:ind w:left="100"/>
              <w:rPr>
                <w:noProof/>
                <w:lang w:eastAsia="zh-TW"/>
              </w:rPr>
            </w:pPr>
            <w:r>
              <w:rPr>
                <w:rFonts w:hint="eastAsia"/>
                <w:noProof/>
                <w:lang w:eastAsia="zh-TW"/>
              </w:rPr>
              <w:t>R</w:t>
            </w:r>
            <w:r>
              <w:rPr>
                <w:noProof/>
                <w:lang w:eastAsia="zh-TW"/>
              </w:rPr>
              <w:t xml:space="preserve">emove the </w:t>
            </w:r>
            <w:proofErr w:type="spellStart"/>
            <w:r>
              <w:rPr>
                <w:rFonts w:cs="Arial"/>
              </w:rPr>
              <w:t>the</w:t>
            </w:r>
            <w:proofErr w:type="spellEnd"/>
            <w:r>
              <w:rPr>
                <w:rFonts w:cs="Arial"/>
              </w:rPr>
              <w:t xml:space="preserve"> CBD requirement and applicable resources for scheduling and measurement restriction relaxation.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C7DAE6" w:rsidR="001E41F3" w:rsidRDefault="00E64811">
            <w:pPr>
              <w:pStyle w:val="CRCoverPage"/>
              <w:spacing w:after="0"/>
              <w:ind w:left="100"/>
              <w:rPr>
                <w:noProof/>
                <w:lang w:eastAsia="zh-TW"/>
              </w:rPr>
            </w:pPr>
            <w:r>
              <w:rPr>
                <w:rFonts w:hint="eastAsia"/>
                <w:noProof/>
                <w:lang w:eastAsia="zh-TW"/>
              </w:rPr>
              <w:t>T</w:t>
            </w:r>
            <w:r>
              <w:rPr>
                <w:noProof/>
                <w:lang w:eastAsia="zh-TW"/>
              </w:rPr>
              <w:t xml:space="preserve">he spec does not </w:t>
            </w:r>
            <w:r w:rsidR="00F45ED2">
              <w:rPr>
                <w:noProof/>
                <w:lang w:eastAsia="zh-TW"/>
              </w:rPr>
              <w:t>align with the RAN4 agreement</w:t>
            </w:r>
            <w:r w:rsidR="004255DE">
              <w:rPr>
                <w:noProof/>
                <w:lang w:eastAsia="zh-TW"/>
              </w:rPr>
              <w:t>s</w:t>
            </w:r>
            <w:r>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A1C452" w:rsidR="001E41F3" w:rsidRDefault="00E64811">
            <w:pPr>
              <w:pStyle w:val="CRCoverPage"/>
              <w:spacing w:after="0"/>
              <w:ind w:left="100"/>
              <w:rPr>
                <w:noProof/>
              </w:rPr>
            </w:pPr>
            <w:r>
              <w:rPr>
                <w:rFonts w:cs="Arial"/>
              </w:rPr>
              <w:t>8.5.3.3, 8.18.9.3, 9.5.5.2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0D9DF0" w14:textId="77777777" w:rsidR="00E64811" w:rsidRDefault="00E64811" w:rsidP="00E64811">
      <w:pPr>
        <w:jc w:val="center"/>
        <w:rPr>
          <w:noProof/>
          <w:color w:val="FF0000"/>
        </w:rPr>
      </w:pPr>
      <w:r>
        <w:rPr>
          <w:noProof/>
          <w:color w:val="FF0000"/>
        </w:rPr>
        <w:lastRenderedPageBreak/>
        <w:t>&lt;Start of the 1</w:t>
      </w:r>
      <w:r>
        <w:rPr>
          <w:noProof/>
          <w:color w:val="FF0000"/>
          <w:vertAlign w:val="superscript"/>
        </w:rPr>
        <w:t>st</w:t>
      </w:r>
      <w:r>
        <w:rPr>
          <w:noProof/>
          <w:color w:val="FF0000"/>
        </w:rPr>
        <w:t xml:space="preserve"> change&gt;</w:t>
      </w:r>
    </w:p>
    <w:p w14:paraId="0541C3BD" w14:textId="77777777" w:rsidR="00E64811" w:rsidRDefault="00E64811" w:rsidP="00E64811">
      <w:pPr>
        <w:pStyle w:val="Heading4"/>
        <w:rPr>
          <w:lang w:eastAsia="en-GB"/>
        </w:rPr>
      </w:pPr>
      <w:r>
        <w:rPr>
          <w:rFonts w:eastAsia="?? ??"/>
        </w:rPr>
        <w:t>8.5.3.3</w:t>
      </w:r>
      <w:r>
        <w:rPr>
          <w:rFonts w:eastAsia="?? ??"/>
        </w:rPr>
        <w:tab/>
      </w:r>
      <w:r>
        <w:t>Measurement restrictions for CSI-RS beam failure detection</w:t>
      </w:r>
    </w:p>
    <w:p w14:paraId="46FED019" w14:textId="77777777" w:rsidR="00E64811" w:rsidRDefault="00E64811" w:rsidP="00E64811">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p>
    <w:p w14:paraId="38822FE4" w14:textId="77777777" w:rsidR="00E64811" w:rsidRDefault="00E64811" w:rsidP="00E64811">
      <w:pPr>
        <w:rPr>
          <w:lang w:eastAsia="en-GB"/>
        </w:rPr>
      </w:pPr>
      <w:r>
        <w:rPr>
          <w:lang w:eastAsia="zh-CN"/>
        </w:rPr>
        <w:t>The UE is required to be capable of measuring CSI-RS for BFD without measurement gaps. T</w:t>
      </w:r>
      <w:r>
        <w:t>he UE is required to perform the CSI-RS measurements with measurement restrictions as described in the following scenarios.</w:t>
      </w:r>
    </w:p>
    <w:p w14:paraId="75740B60" w14:textId="77777777" w:rsidR="00E64811" w:rsidRDefault="00E64811" w:rsidP="00E64811">
      <w:r>
        <w:t xml:space="preserve">For both FR1 and FR2, when the CSI-RS for BFD measurement is in the same OFDM symbol as SSB for RLM, BFD, CBD or L1-RSRP measurement, UE is not required to receive CSI-RS for </w:t>
      </w:r>
      <w:bookmarkStart w:id="4" w:name="_Hlk9028608"/>
      <w:r>
        <w:t>BFD</w:t>
      </w:r>
      <w:bookmarkEnd w:id="4"/>
      <w:r>
        <w:t xml:space="preserve"> measurement in the PRBs that overlap with an SSB.</w:t>
      </w:r>
    </w:p>
    <w:p w14:paraId="7FE56200" w14:textId="77777777" w:rsidR="00E64811" w:rsidRDefault="00E64811" w:rsidP="00E64811">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14:paraId="1DED8B38" w14:textId="77777777" w:rsidR="00E64811" w:rsidRDefault="00E64811" w:rsidP="00E64811">
      <w:r>
        <w:rPr>
          <w:lang w:eastAsia="zh-CN"/>
        </w:rPr>
        <w:t xml:space="preserve">For FR1, when the SSB </w:t>
      </w:r>
      <w:r>
        <w:t>for RLM, BFD, CBD or L1-RSRP measurement</w:t>
      </w:r>
      <w:r>
        <w:rPr>
          <w:lang w:eastAsia="zh-CN"/>
        </w:rPr>
        <w:t xml:space="preserve"> is within the active BWP and has different SCS than CSI-RS for BFD measurement, t</w:t>
      </w:r>
      <w:r>
        <w:rPr>
          <w:lang w:val="en-US" w:eastAsia="zh-CN"/>
        </w:rPr>
        <w:t xml:space="preserve">he UE shall be able to perform CSI-RS </w:t>
      </w:r>
      <w:r>
        <w:t>measurement with restrictions according to its capabilities:</w:t>
      </w:r>
    </w:p>
    <w:p w14:paraId="3D02A881" w14:textId="77777777" w:rsidR="00E64811" w:rsidRDefault="00E64811" w:rsidP="00E64811">
      <w:pPr>
        <w:pStyle w:val="B1"/>
      </w:pPr>
      <w:r>
        <w:t>-</w:t>
      </w:r>
      <w:r>
        <w:tab/>
        <w:t xml:space="preserve">If the UE supports </w:t>
      </w:r>
      <w:proofErr w:type="spellStart"/>
      <w:r>
        <w:rPr>
          <w:i/>
        </w:rPr>
        <w:t>simultaneousRxDataSSB-DiffNumerology</w:t>
      </w:r>
      <w:proofErr w:type="spellEnd"/>
      <w:r>
        <w:t xml:space="preserve"> the </w:t>
      </w:r>
      <w:r>
        <w:rPr>
          <w:lang w:val="en-US" w:eastAsia="zh-CN"/>
        </w:rPr>
        <w:t xml:space="preserve">UE shall be able to perform CSI-RS </w:t>
      </w:r>
      <w:r>
        <w:t>measurement without restrictions.</w:t>
      </w:r>
    </w:p>
    <w:p w14:paraId="2A072971" w14:textId="77777777" w:rsidR="00E64811" w:rsidRDefault="00E64811" w:rsidP="00E64811">
      <w:pPr>
        <w:pStyle w:val="B1"/>
        <w:rPr>
          <w:lang w:val="en-US" w:eastAsia="zh-CN"/>
        </w:rPr>
      </w:pPr>
      <w:r>
        <w:t>-</w:t>
      </w:r>
      <w:r>
        <w:tab/>
        <w:t xml:space="preserve">If the UE does not support </w:t>
      </w:r>
      <w:proofErr w:type="spellStart"/>
      <w:r>
        <w:rPr>
          <w:i/>
        </w:rPr>
        <w:t>simultaneousRxDataSSB-DiffNumerology</w:t>
      </w:r>
      <w:proofErr w:type="spellEnd"/>
      <w:r>
        <w:t xml:space="preserve">, UE is required to measure one of but not both CSI-RS for BFD measurement and SSB. Longer measurement period for CSI-RS based BFD measurement is expected, and </w:t>
      </w:r>
      <w:r>
        <w:rPr>
          <w:lang w:val="en-US"/>
        </w:rPr>
        <w:t>no requirements are defined.</w:t>
      </w:r>
    </w:p>
    <w:p w14:paraId="6FCD9FF3" w14:textId="77777777" w:rsidR="00E64811" w:rsidRDefault="00E64811" w:rsidP="00E64811">
      <w:pPr>
        <w:rPr>
          <w:lang w:eastAsia="en-GB"/>
        </w:rPr>
      </w:pPr>
      <w:r>
        <w:t>For FR1, when the CSI-RS for BFD measurement is in the same OFDM symbol as another CSI-RS for RLM, BFD, CBD or L1-RSRP measurement, UE shall be able to measure the CSI-RS for BFD measurement without any restriction.</w:t>
      </w:r>
    </w:p>
    <w:p w14:paraId="3E7E2D8E" w14:textId="77777777" w:rsidR="00E64811" w:rsidRDefault="00E64811" w:rsidP="00E64811">
      <w:r>
        <w:t xml:space="preserve">For FR2, when the CSI-RS for BFD measurement </w:t>
      </w:r>
      <w:r>
        <w:rPr>
          <w:rFonts w:eastAsia="Malgun Gothic"/>
          <w:lang w:eastAsia="ja-JP"/>
        </w:rPr>
        <w:t xml:space="preserve">on one CC </w:t>
      </w:r>
      <w:r>
        <w:t>is in the same OFDM symbol as SSB for RLM, BFD or L1-RSRP measurement</w:t>
      </w:r>
      <w:r>
        <w:rPr>
          <w:rFonts w:eastAsia="Malgun Gothic"/>
          <w:lang w:eastAsia="ja-JP"/>
        </w:rPr>
        <w:t xml:space="preserve"> on the same CC or different CCs in the same band</w:t>
      </w:r>
      <w:r>
        <w:t xml:space="preserve">, or in the same symbol as SSB for CBD measurement </w:t>
      </w:r>
      <w:r>
        <w:rPr>
          <w:rFonts w:eastAsia="Malgun Gothic"/>
          <w:lang w:eastAsia="ja-JP"/>
        </w:rPr>
        <w:t>on the same CC or different CCs in the same band</w:t>
      </w:r>
      <w:r>
        <w:t xml:space="preserve"> when beam failure is detected, UE is required to measure one of but not both CSI-RS for BFD measurement and SSB. Longer measurement period for CSI-RS based BFD measurement is expected, and no requirements are defined.</w:t>
      </w:r>
    </w:p>
    <w:p w14:paraId="09A6793B" w14:textId="77777777" w:rsidR="00E64811" w:rsidRDefault="00E64811" w:rsidP="00E64811">
      <w:pPr>
        <w:pStyle w:val="B1"/>
        <w:ind w:left="0" w:firstLine="0"/>
        <w:rPr>
          <w:lang w:eastAsia="zh-CN"/>
        </w:rPr>
      </w:pPr>
      <w:r>
        <w:rPr>
          <w:lang w:eastAsia="zh-CN"/>
        </w:rPr>
        <w:t xml:space="preserve">For UE </w:t>
      </w:r>
      <w:r>
        <w:t xml:space="preserve">incapable of </w:t>
      </w:r>
      <w:r>
        <w:rPr>
          <w:rFonts w:eastAsia="?? ??"/>
        </w:rPr>
        <w:t>[</w:t>
      </w:r>
      <w:r>
        <w:rPr>
          <w:rFonts w:eastAsia="?? ??"/>
          <w:i/>
          <w:iCs/>
        </w:rPr>
        <w:t>capability of measurement with RTD&gt;CP</w:t>
      </w:r>
      <w:r>
        <w:rPr>
          <w:rFonts w:eastAsia="?? ??"/>
        </w:rPr>
        <w:t>]</w:t>
      </w:r>
      <w:r>
        <w:t xml:space="preserve"> and for UE capable of </w:t>
      </w:r>
      <w:r>
        <w:rPr>
          <w:rFonts w:eastAsia="?? ??"/>
        </w:rPr>
        <w:t>[</w:t>
      </w:r>
      <w:r>
        <w:rPr>
          <w:rFonts w:eastAsia="?? ??"/>
          <w:i/>
          <w:iCs/>
        </w:rPr>
        <w:t>capability of measurement with RTD&gt;CP</w:t>
      </w:r>
      <w:r>
        <w:rPr>
          <w:rFonts w:eastAsia="?? ??"/>
        </w:rPr>
        <w:t>]</w:t>
      </w:r>
      <w:r>
        <w:t>,</w:t>
      </w:r>
    </w:p>
    <w:p w14:paraId="52857B57" w14:textId="77777777" w:rsidR="00E64811" w:rsidRDefault="00E64811" w:rsidP="00E64811">
      <w:pPr>
        <w:pStyle w:val="B1"/>
        <w:rPr>
          <w:lang w:eastAsia="en-GB"/>
        </w:rPr>
      </w:pPr>
      <w:r>
        <w:t>-</w:t>
      </w:r>
      <w:r>
        <w:tab/>
        <w:t xml:space="preserve">For both FR1 and FR2, when the CSI-RS for BFD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UE is not required to receive CSI-RS for BFD </w:t>
      </w:r>
      <w:r>
        <w:rPr>
          <w:rFonts w:eastAsia="Malgun Gothic"/>
          <w:lang w:eastAsia="ja-JP"/>
        </w:rPr>
        <w:t>measurement</w:t>
      </w:r>
      <w:r>
        <w:t xml:space="preserve"> in the PRBs that overlap with an SSB.</w:t>
      </w:r>
    </w:p>
    <w:p w14:paraId="65D98734" w14:textId="77777777" w:rsidR="00E64811" w:rsidRDefault="00E64811" w:rsidP="00E64811">
      <w:pPr>
        <w:pStyle w:val="B1"/>
      </w:pPr>
      <w:r>
        <w:t>-</w:t>
      </w:r>
      <w:r>
        <w:tab/>
        <w:t xml:space="preserve">For FR1, when the CSI-RS for BFD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if CSI-RS and SSB have different SCS and UE does not support </w:t>
      </w:r>
      <w:proofErr w:type="spellStart"/>
      <w:r>
        <w:t>simultaneousRxDataSSB-DiffNumerology</w:t>
      </w:r>
      <w:proofErr w:type="spellEnd"/>
      <w:r>
        <w:t xml:space="preserve">, UE is required to measure one of but not both CSI-RS for BFD </w:t>
      </w:r>
      <w:r>
        <w:rPr>
          <w:rFonts w:eastAsia="Malgun Gothic"/>
          <w:lang w:eastAsia="ja-JP"/>
        </w:rPr>
        <w:t>measurement</w:t>
      </w:r>
      <w:r>
        <w:t xml:space="preserve"> and SSB. Longer measurement period for CSI-RS based BFD is expected, and no requirements are defined.</w:t>
      </w:r>
    </w:p>
    <w:p w14:paraId="6524C47C" w14:textId="77777777" w:rsidR="00E64811" w:rsidRDefault="00E64811" w:rsidP="00E64811">
      <w:pPr>
        <w:pStyle w:val="B1"/>
      </w:pPr>
      <w:r>
        <w:t>-</w:t>
      </w:r>
      <w:r>
        <w:tab/>
        <w:t xml:space="preserve">For FR2, when the CSI-RS for BFD </w:t>
      </w:r>
      <w:r>
        <w:rPr>
          <w:rFonts w:eastAsia="Malgun Gothic"/>
          <w:lang w:eastAsia="ja-JP"/>
        </w:rPr>
        <w:t>measurement</w:t>
      </w:r>
      <w:r>
        <w:t xml:space="preserve"> on one CC fully or partially overlaps with the OFDM symbol as SSB from candidate LTM </w:t>
      </w:r>
      <w:proofErr w:type="spellStart"/>
      <w:r>
        <w:t>neighbor</w:t>
      </w:r>
      <w:proofErr w:type="spellEnd"/>
      <w:r>
        <w:t xml:space="preserve"> cell for intra-frequency L1-RSRP measurement or inter-frequency L1-RSRP measurement without gap in the same band, UE is required to measure one of but not both CSI-RS for BFD </w:t>
      </w:r>
      <w:r>
        <w:rPr>
          <w:rFonts w:eastAsia="Malgun Gothic"/>
          <w:lang w:eastAsia="ja-JP"/>
        </w:rPr>
        <w:t>measurement</w:t>
      </w:r>
      <w:r>
        <w:t xml:space="preserve"> and SSB. Longer measurement period for CSI-RS based BFD is expected, and no requirements are defined.</w:t>
      </w:r>
    </w:p>
    <w:p w14:paraId="4E92A6C8" w14:textId="77777777" w:rsidR="00E64811" w:rsidRDefault="00E64811" w:rsidP="00E64811">
      <w:r>
        <w:t xml:space="preserve">For FR2, when the CSI-RS for BFD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w:t>
      </w:r>
    </w:p>
    <w:p w14:paraId="6B152969" w14:textId="77777777" w:rsidR="00E64811" w:rsidRDefault="00E64811" w:rsidP="00E64811">
      <w:pPr>
        <w:pStyle w:val="B1"/>
      </w:pPr>
      <w:r>
        <w:t>-</w:t>
      </w:r>
      <w:r>
        <w:tab/>
        <w:t>In the following cases, UE is required to measure one of but not both CSI-RS for BFD measurement and the other CSI-RS. Longer measurement period for CSI-RS based BFD measurement is expected, and no requirements are defined.</w:t>
      </w:r>
    </w:p>
    <w:p w14:paraId="25E28A6C" w14:textId="77777777" w:rsidR="00E64811" w:rsidRDefault="00E64811" w:rsidP="00E64811">
      <w:pPr>
        <w:pStyle w:val="B2"/>
      </w:pPr>
      <w:r>
        <w:lastRenderedPageBreak/>
        <w:t>-</w:t>
      </w:r>
      <w:r>
        <w:tab/>
        <w:t xml:space="preserve">The CSI-RS for BFD measurement or the other CSI-RS in a resource set configured with repetition ON, or </w:t>
      </w:r>
    </w:p>
    <w:p w14:paraId="7EE50CA6" w14:textId="523E66D3" w:rsidR="00E64811" w:rsidRDefault="00E64811" w:rsidP="00E64811">
      <w:pPr>
        <w:pStyle w:val="B2"/>
      </w:pPr>
      <w:r>
        <w:t>-</w:t>
      </w:r>
      <w:r>
        <w:tab/>
        <w:t xml:space="preserve">The other CSI-RS is configured in set </w:t>
      </w:r>
      <w:r>
        <w:rPr>
          <w:noProof/>
          <w:position w:val="-10"/>
          <w:lang w:val="en-US" w:eastAsia="zh-CN"/>
        </w:rPr>
        <w:drawing>
          <wp:inline distT="0" distB="0" distL="0" distR="0" wp14:anchorId="362D5C7C" wp14:editId="26E24A05">
            <wp:extent cx="132080" cy="200660"/>
            <wp:effectExtent l="0" t="0" r="1270" b="889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2080" cy="200660"/>
                    </a:xfrm>
                    <a:prstGeom prst="rect">
                      <a:avLst/>
                    </a:prstGeom>
                    <a:noFill/>
                    <a:ln>
                      <a:noFill/>
                    </a:ln>
                  </pic:spPr>
                </pic:pic>
              </a:graphicData>
            </a:graphic>
          </wp:inline>
        </w:drawing>
      </w:r>
      <w:r>
        <w:t xml:space="preserve"> and beam failure is detected, or</w:t>
      </w:r>
    </w:p>
    <w:p w14:paraId="34233E15" w14:textId="77777777" w:rsidR="00E64811" w:rsidRDefault="00E64811" w:rsidP="00E64811">
      <w:pPr>
        <w:pStyle w:val="B2"/>
      </w:pPr>
      <w:r>
        <w:t>-</w:t>
      </w:r>
      <w:r>
        <w:tab/>
        <w:t xml:space="preserve">The two CSI-RS-es are not QCL-ed </w:t>
      </w:r>
      <w:proofErr w:type="spellStart"/>
      <w:r>
        <w:t>w.r.t.</w:t>
      </w:r>
      <w:proofErr w:type="spellEnd"/>
      <w:r>
        <w:t xml:space="preserve"> QCL-</w:t>
      </w:r>
      <w:proofErr w:type="spellStart"/>
      <w:r>
        <w:t>TypeD</w:t>
      </w:r>
      <w:proofErr w:type="spellEnd"/>
      <w:r>
        <w:t>, or the QCL information is not known to UE,</w:t>
      </w:r>
    </w:p>
    <w:p w14:paraId="4711762F" w14:textId="77777777" w:rsidR="00E64811" w:rsidRDefault="00E64811" w:rsidP="00E64811">
      <w:pPr>
        <w:pStyle w:val="B1"/>
      </w:pPr>
      <w:r>
        <w:t>-</w:t>
      </w:r>
      <w:r>
        <w:tab/>
        <w:t>Otherwise, UE shall be able to measure the CSI-RS for BFD measurement without any restriction.</w:t>
      </w:r>
    </w:p>
    <w:p w14:paraId="03EFB8A7" w14:textId="7927279E" w:rsidR="00E64811" w:rsidRDefault="00E64811" w:rsidP="00E64811">
      <w:r>
        <w:t xml:space="preserve">For FR2-1, </w:t>
      </w:r>
      <w:r>
        <w:rPr>
          <w:lang w:val="en-US"/>
        </w:rPr>
        <w:t>when the first CSI-RS for BFD measurement</w:t>
      </w:r>
      <w:r>
        <w:rPr>
          <w:lang w:val="en-US" w:eastAsia="zh-CN"/>
        </w:rPr>
        <w:t xml:space="preserve"> </w:t>
      </w:r>
      <w:r>
        <w:rPr>
          <w:lang w:val="en-US"/>
        </w:rPr>
        <w:t>is in the same OFDM symbol as the second CSI-RS for RLM, BFD</w:t>
      </w:r>
      <w:del w:id="5" w:author="Being-Zhi Hsieh (謝秉志)" w:date="2024-08-06T15:28:00Z">
        <w:r w:rsidDel="00E64811">
          <w:rPr>
            <w:lang w:val="en-US"/>
          </w:rPr>
          <w:delText>, CBD</w:delText>
        </w:r>
      </w:del>
      <w:r>
        <w:rPr>
          <w:lang w:val="en-US"/>
        </w:rPr>
        <w:t xml:space="preserve"> or L1-RSRP measurement on the same </w:t>
      </w:r>
      <w:proofErr w:type="spellStart"/>
      <w:r>
        <w:rPr>
          <w:lang w:val="en-US"/>
        </w:rPr>
        <w:t>P</w:t>
      </w:r>
      <w:r>
        <w:rPr>
          <w:lang w:val="en-US" w:eastAsia="zh-CN"/>
        </w:rPr>
        <w:t>Cell</w:t>
      </w:r>
      <w:proofErr w:type="spellEnd"/>
      <w:r>
        <w:rPr>
          <w:lang w:val="en-US" w:eastAsia="zh-CN"/>
        </w:rPr>
        <w:t xml:space="preserve"> or </w:t>
      </w:r>
      <w:proofErr w:type="spellStart"/>
      <w:r>
        <w:rPr>
          <w:lang w:val="en-US" w:eastAsia="zh-CN"/>
        </w:rPr>
        <w:t>PSCell</w:t>
      </w:r>
      <w:proofErr w:type="spellEnd"/>
      <w:r>
        <w:rPr>
          <w:lang w:val="en-US" w:eastAsia="zh-CN"/>
        </w:rPr>
        <w:t xml:space="preserve"> </w:t>
      </w:r>
      <w:r>
        <w:t>according to the conditions in clause 3.6.x</w:t>
      </w:r>
      <w:r>
        <w:rPr>
          <w:lang w:val="en-US"/>
        </w:rPr>
        <w:t xml:space="preserve">, </w:t>
      </w:r>
      <w:r>
        <w:t xml:space="preserve">the UE </w:t>
      </w:r>
      <w:r>
        <w:rPr>
          <w:lang w:val="en-US" w:eastAsia="zh-CN"/>
        </w:rPr>
        <w:t>supporting</w:t>
      </w:r>
      <w:r>
        <w:rPr>
          <w:lang w:val="en-US"/>
        </w:rPr>
        <w:t xml:space="preserve"> [</w:t>
      </w:r>
      <w:r>
        <w:rPr>
          <w:i/>
          <w:lang w:val="en-US"/>
        </w:rPr>
        <w:t xml:space="preserve">capability of </w:t>
      </w:r>
      <w:r>
        <w:rPr>
          <w:i/>
          <w:color w:val="000000"/>
          <w:lang w:val="en-US"/>
        </w:rPr>
        <w:t>scheduling restriction relaxation and measurement restriction relaxation</w:t>
      </w:r>
      <w:r>
        <w:rPr>
          <w:lang w:val="en-US" w:eastAsia="zh-CN"/>
        </w:rPr>
        <w:t>]</w:t>
      </w:r>
      <w:r>
        <w:t xml:space="preserve"> is required to measure both the first and the second CSI-RSs </w:t>
      </w:r>
      <w:r>
        <w:rPr>
          <w:lang w:eastAsia="zh-CN"/>
        </w:rPr>
        <w:t>without</w:t>
      </w:r>
      <w:r>
        <w:t xml:space="preserve"> measurement </w:t>
      </w:r>
      <w:r>
        <w:rPr>
          <w:lang w:eastAsia="zh-CN"/>
        </w:rPr>
        <w:t>restrictions</w:t>
      </w:r>
      <w:r>
        <w:t>,</w:t>
      </w:r>
      <w:r>
        <w:rPr>
          <w:lang w:val="en-US" w:eastAsia="zh-CN"/>
        </w:rPr>
        <w:t xml:space="preserve"> provided </w:t>
      </w:r>
      <w:r>
        <w:rPr>
          <w:lang w:val="en-US"/>
        </w:rPr>
        <w:t xml:space="preserve">the following conditions are met: </w:t>
      </w:r>
    </w:p>
    <w:p w14:paraId="1E8B8E66" w14:textId="77777777" w:rsidR="00E64811" w:rsidRDefault="00E64811" w:rsidP="00E64811">
      <w:pPr>
        <w:pStyle w:val="B1"/>
      </w:pPr>
      <w:r>
        <w:t>-</w:t>
      </w:r>
      <w:r>
        <w:tab/>
      </w:r>
      <w:r>
        <w:rPr>
          <w:lang w:eastAsia="zh-CN"/>
        </w:rPr>
        <w:t>Both</w:t>
      </w:r>
      <w:r>
        <w:t xml:space="preserve"> CSI-RSs are not in any CSI-RS resource set with repetition ON, and</w:t>
      </w:r>
    </w:p>
    <w:p w14:paraId="6AE2AD94" w14:textId="77777777" w:rsidR="00E64811" w:rsidRDefault="00E64811" w:rsidP="00E64811">
      <w:pPr>
        <w:pStyle w:val="B1"/>
      </w:pPr>
      <w:r>
        <w:t>-</w:t>
      </w:r>
      <w:r>
        <w:tab/>
        <w:t>One CSI-RS has same QCL source as the active TCI state of one PDSCH, and the other CSI-RS has same QCL source as the active TCI state of the other PDSCH, and</w:t>
      </w:r>
    </w:p>
    <w:p w14:paraId="1529EE65" w14:textId="77777777" w:rsidR="00E64811" w:rsidRDefault="00E64811" w:rsidP="00E64811">
      <w:pPr>
        <w:pStyle w:val="B1"/>
      </w:pPr>
      <w:r>
        <w:rPr>
          <w:lang w:eastAsia="zh-CN"/>
        </w:rPr>
        <w:t>-</w:t>
      </w:r>
      <w:r>
        <w:rPr>
          <w:lang w:eastAsia="zh-CN"/>
        </w:rPr>
        <w:tab/>
      </w:r>
      <w:r>
        <w:rPr>
          <w:lang w:eastAsia="ja-JP"/>
        </w:rPr>
        <w:t>[The two CSI-RS resources and both PDSCHs are overlapped on the same OFDM symbol], and</w:t>
      </w:r>
    </w:p>
    <w:p w14:paraId="04AB5443" w14:textId="77777777" w:rsidR="00E64811" w:rsidRDefault="00E64811" w:rsidP="00E64811">
      <w:pPr>
        <w:pStyle w:val="B1"/>
        <w:rPr>
          <w:lang w:val="en-US"/>
        </w:rPr>
      </w:pPr>
      <w:r>
        <w:t>-</w:t>
      </w:r>
      <w:r>
        <w:tab/>
        <w:t>Resources of the active TCI states for the two PDSCHs have been reported as a resource group in Rel-17 group-based RSRP report.</w:t>
      </w:r>
    </w:p>
    <w:p w14:paraId="3BCC5154" w14:textId="77777777" w:rsidR="00E64811" w:rsidRDefault="00E64811" w:rsidP="00E64811">
      <w:pPr>
        <w:pStyle w:val="NO"/>
        <w:rPr>
          <w:rFonts w:eastAsiaTheme="minorEastAsia"/>
          <w:lang w:eastAsia="zh-CN"/>
        </w:rPr>
      </w:pPr>
      <w:r>
        <w:t xml:space="preserve">Editor’s note 1: FFS remove the condition </w:t>
      </w:r>
      <w:r>
        <w:rPr>
          <w:lang w:eastAsia="ja-JP"/>
        </w:rPr>
        <w:t>[The two CSI-RS resources and both PDSCHs are overlapped on the same OFDM symbol]</w:t>
      </w:r>
    </w:p>
    <w:p w14:paraId="2858C5D4" w14:textId="77777777" w:rsidR="00E64811" w:rsidRDefault="00E64811" w:rsidP="00E64811">
      <w:pPr>
        <w:keepLines/>
        <w:ind w:left="1135" w:hanging="851"/>
        <w:rPr>
          <w:rFonts w:eastAsia="Times New Roman"/>
          <w:lang w:eastAsia="en-GB"/>
        </w:rPr>
      </w:pPr>
    </w:p>
    <w:p w14:paraId="68C9CD36" w14:textId="77777777" w:rsidR="001E41F3" w:rsidRPr="00E64811" w:rsidRDefault="001E41F3">
      <w:pPr>
        <w:rPr>
          <w:noProof/>
        </w:rPr>
      </w:pPr>
    </w:p>
    <w:p w14:paraId="2CB64D80" w14:textId="0AFA03E3" w:rsidR="00E64811" w:rsidRDefault="00E64811" w:rsidP="00E64811">
      <w:pPr>
        <w:jc w:val="center"/>
        <w:rPr>
          <w:noProof/>
          <w:color w:val="FF0000"/>
        </w:rPr>
      </w:pPr>
      <w:r>
        <w:rPr>
          <w:noProof/>
          <w:color w:val="FF0000"/>
        </w:rPr>
        <w:t>&lt;End of the 1</w:t>
      </w:r>
      <w:r>
        <w:rPr>
          <w:noProof/>
          <w:color w:val="FF0000"/>
          <w:vertAlign w:val="superscript"/>
        </w:rPr>
        <w:t>st</w:t>
      </w:r>
      <w:r>
        <w:rPr>
          <w:noProof/>
          <w:color w:val="FF0000"/>
        </w:rPr>
        <w:t xml:space="preserve"> change&gt;</w:t>
      </w:r>
    </w:p>
    <w:p w14:paraId="2956B8E4" w14:textId="77777777" w:rsidR="00E64811" w:rsidRDefault="00E64811">
      <w:pPr>
        <w:rPr>
          <w:noProof/>
        </w:rPr>
      </w:pPr>
    </w:p>
    <w:p w14:paraId="408D5958" w14:textId="608B066F" w:rsidR="00E64811" w:rsidRDefault="00E64811" w:rsidP="00E64811">
      <w:pPr>
        <w:jc w:val="center"/>
        <w:rPr>
          <w:noProof/>
          <w:color w:val="FF0000"/>
        </w:rPr>
      </w:pPr>
      <w:r>
        <w:rPr>
          <w:noProof/>
          <w:color w:val="FF0000"/>
        </w:rPr>
        <w:t>&lt;Start of the 2</w:t>
      </w:r>
      <w:r>
        <w:rPr>
          <w:noProof/>
          <w:color w:val="FF0000"/>
          <w:vertAlign w:val="superscript"/>
        </w:rPr>
        <w:t>nd</w:t>
      </w:r>
      <w:r>
        <w:rPr>
          <w:noProof/>
          <w:color w:val="FF0000"/>
        </w:rPr>
        <w:t xml:space="preserve"> change&gt;</w:t>
      </w:r>
    </w:p>
    <w:p w14:paraId="69DA48F5" w14:textId="77777777" w:rsidR="00E64811" w:rsidRDefault="00E64811" w:rsidP="00E64811">
      <w:pPr>
        <w:pStyle w:val="Heading4"/>
        <w:rPr>
          <w:rFonts w:eastAsia="SimSun"/>
          <w:lang w:eastAsia="en-GB"/>
        </w:rPr>
      </w:pPr>
      <w:r>
        <w:rPr>
          <w:rFonts w:eastAsia="SimSun"/>
        </w:rPr>
        <w:t>8.18.9.3</w:t>
      </w:r>
      <w:r>
        <w:rPr>
          <w:rFonts w:eastAsia="SimSun"/>
        </w:rPr>
        <w:tab/>
        <w:t>Scheduling availability of UE performing L1-RSRP measurement on FR2</w:t>
      </w:r>
    </w:p>
    <w:p w14:paraId="762DCBB9" w14:textId="77777777" w:rsidR="00E64811" w:rsidRDefault="00E64811" w:rsidP="00E64811">
      <w:pPr>
        <w:rPr>
          <w:rFonts w:eastAsia="MS Mincho"/>
          <w:lang w:eastAsia="ja-JP"/>
        </w:rPr>
      </w:pPr>
      <w:r>
        <w:rPr>
          <w:rFonts w:eastAsia="SimSun"/>
        </w:rPr>
        <w:t xml:space="preserve">The following scheduling restriction applies due to TRP specific </w:t>
      </w:r>
      <w:r>
        <w:rPr>
          <w:rFonts w:eastAsia="MS Mincho"/>
          <w:lang w:eastAsia="ja-JP"/>
        </w:rPr>
        <w:t>candidate beam detection</w:t>
      </w:r>
    </w:p>
    <w:p w14:paraId="55ED678D" w14:textId="77777777" w:rsidR="00E64811" w:rsidRDefault="00E64811" w:rsidP="00E64811">
      <w:pPr>
        <w:pStyle w:val="B1"/>
        <w:rPr>
          <w:rFonts w:eastAsia="SimSun"/>
          <w:lang w:eastAsia="ja-JP"/>
        </w:rPr>
      </w:pPr>
      <w:r>
        <w:rPr>
          <w:rFonts w:eastAsia="SimSun"/>
          <w:lang w:eastAsia="zh-CN"/>
        </w:rPr>
        <w:t>-</w:t>
      </w:r>
      <w:r>
        <w:rPr>
          <w:rFonts w:eastAsia="SimSun"/>
          <w:lang w:eastAsia="zh-CN"/>
        </w:rPr>
        <w:tab/>
      </w:r>
      <w:r>
        <w:rPr>
          <w:rFonts w:eastAsia="SimSun"/>
          <w:lang w:eastAsia="ja-JP"/>
        </w:rPr>
        <w:t xml:space="preserve">The UE is not expected to transmit PUCCH, PUSCH or SRS or receive PDCCH, PDSCH, </w:t>
      </w:r>
      <w:r>
        <w:rPr>
          <w:rFonts w:eastAsia="SimSun"/>
          <w:lang w:eastAsia="zh-CN"/>
        </w:rPr>
        <w:t>CSI-RS for tracking or CSI-RS for CQI</w:t>
      </w:r>
      <w:r>
        <w:rPr>
          <w:rFonts w:eastAsia="SimSun"/>
          <w:lang w:eastAsia="ja-JP"/>
        </w:rPr>
        <w:t xml:space="preserve"> on </w:t>
      </w:r>
      <w:r>
        <w:rPr>
          <w:rFonts w:eastAsia="MS Mincho"/>
          <w:lang w:eastAsia="ja-JP"/>
        </w:rPr>
        <w:t>reference</w:t>
      </w:r>
      <w:r>
        <w:rPr>
          <w:rFonts w:eastAsia="SimSun"/>
          <w:lang w:eastAsia="ja-JP"/>
        </w:rPr>
        <w:t xml:space="preserve"> symbols to be measured for </w:t>
      </w:r>
      <w:r>
        <w:rPr>
          <w:rFonts w:eastAsia="SimSun"/>
          <w:lang w:eastAsia="zh-CN"/>
        </w:rPr>
        <w:t>TRP specific</w:t>
      </w:r>
      <w:r>
        <w:rPr>
          <w:rFonts w:eastAsia="SimSun"/>
          <w:lang w:eastAsia="ja-JP"/>
        </w:rPr>
        <w:t xml:space="preserve"> candidate beam detection.</w:t>
      </w:r>
    </w:p>
    <w:p w14:paraId="0FAA6311" w14:textId="77A3D479" w:rsidR="00E64811" w:rsidDel="00E64811" w:rsidRDefault="00E64811" w:rsidP="00E64811">
      <w:pPr>
        <w:pStyle w:val="B1"/>
        <w:rPr>
          <w:del w:id="6" w:author="Being-Zhi Hsieh (謝秉志)" w:date="2024-08-06T15:34:00Z"/>
          <w:rFonts w:eastAsia="Times New Roman"/>
          <w:lang w:eastAsia="en-GB"/>
        </w:rPr>
      </w:pPr>
      <w:r>
        <w:rPr>
          <w:rFonts w:eastAsia="SimSun"/>
          <w:lang w:eastAsia="ja-JP"/>
        </w:rPr>
        <w:t>-</w:t>
      </w:r>
      <w:r>
        <w:rPr>
          <w:rFonts w:eastAsia="SimSun"/>
          <w:lang w:eastAsia="ja-JP"/>
        </w:rPr>
        <w:tab/>
      </w:r>
      <w:del w:id="7" w:author="Being-Zhi Hsieh (謝秉志)" w:date="2024-08-06T15:34:00Z">
        <w:r w:rsidDel="00E64811">
          <w:rPr>
            <w:rFonts w:eastAsia="Malgun Gothic"/>
            <w:lang w:eastAsia="ja-JP"/>
          </w:rPr>
          <w:delText xml:space="preserve">This </w:delText>
        </w:r>
        <w:r w:rsidDel="00E64811">
          <w:rPr>
            <w:rFonts w:eastAsia="Malgun Gothic"/>
          </w:rPr>
          <w:delText>scheduling</w:delText>
        </w:r>
        <w:r w:rsidDel="00E64811">
          <w:rPr>
            <w:rFonts w:eastAsia="Malgun Gothic"/>
            <w:lang w:eastAsia="ja-JP"/>
          </w:rPr>
          <w:delText xml:space="preserve"> restriction on receiving PDSCH and another CSR-RS does not apply for </w:delText>
        </w:r>
        <w:r w:rsidDel="00E64811">
          <w:delText xml:space="preserve"> FR2-1, for UE supporting [TBD - multi-rx capability] according to the conditions described in clause 3.6.x, if CSI-RS for CBD and the other CSI-RS for tracking or for CQI in the same or overlapping OFDM symbol are configured with different QCL-TypeD in the cell and the following conditions apply:</w:delText>
        </w:r>
      </w:del>
    </w:p>
    <w:p w14:paraId="16A74AA9" w14:textId="20522A26" w:rsidR="00E64811" w:rsidDel="00E64811" w:rsidRDefault="00E64811" w:rsidP="00E64811">
      <w:pPr>
        <w:pStyle w:val="B1"/>
        <w:rPr>
          <w:del w:id="8" w:author="Being-Zhi Hsieh (謝秉志)" w:date="2024-08-06T15:34:00Z"/>
        </w:rPr>
      </w:pPr>
      <w:del w:id="9" w:author="Being-Zhi Hsieh (謝秉志)" w:date="2024-08-06T15:34:00Z">
        <w:r w:rsidDel="00E64811">
          <w:delText>-</w:delText>
        </w:r>
        <w:r w:rsidDel="00E64811">
          <w:tab/>
          <w:delText>The CSI-RS is not in a CSI-RS resource set with repetition ON.</w:delText>
        </w:r>
      </w:del>
    </w:p>
    <w:p w14:paraId="2AE7F3D0" w14:textId="0D23917E" w:rsidR="00E64811" w:rsidDel="00E64811" w:rsidRDefault="00E64811" w:rsidP="00E64811">
      <w:pPr>
        <w:pStyle w:val="B1"/>
        <w:rPr>
          <w:del w:id="10" w:author="Being-Zhi Hsieh (謝秉志)" w:date="2024-08-06T15:34:00Z"/>
        </w:rPr>
      </w:pPr>
      <w:del w:id="11" w:author="Being-Zhi Hsieh (謝秉志)" w:date="2024-08-06T15:34:00Z">
        <w:r w:rsidDel="00E64811">
          <w:delText>-</w:delText>
        </w:r>
        <w:r w:rsidDel="00E64811">
          <w:tab/>
          <w:delText>The CSI-RS has same QCL source as the active TCI state of one of the PDSCHs and has different QCL-TypeD from the other PDSCH.</w:delText>
        </w:r>
      </w:del>
    </w:p>
    <w:p w14:paraId="1F8131CE" w14:textId="1764B7C4" w:rsidR="00E64811" w:rsidDel="00E64811" w:rsidRDefault="00E64811" w:rsidP="00E64811">
      <w:pPr>
        <w:pStyle w:val="B1"/>
        <w:rPr>
          <w:del w:id="12" w:author="Being-Zhi Hsieh (謝秉志)" w:date="2024-08-06T15:34:00Z"/>
        </w:rPr>
      </w:pPr>
      <w:del w:id="13" w:author="Being-Zhi Hsieh (謝秉志)" w:date="2024-08-06T15:34:00Z">
        <w:r w:rsidDel="00E64811">
          <w:delText>-</w:delText>
        </w:r>
        <w:r w:rsidDel="00E64811">
          <w:tab/>
          <w:delText xml:space="preserve">The CSI-RS and both of the PDSCHs, or </w:delText>
        </w:r>
        <w:r w:rsidDel="00E64811">
          <w:rPr>
            <w:color w:val="000000"/>
          </w:rPr>
          <w:delText>the CSI-RS and one of the PDSCHs with different QCL typeD when partially overlapping PDSCHs are scheduled,</w:delText>
        </w:r>
        <w:r w:rsidDel="00E64811">
          <w:delText xml:space="preserve"> are on the same OFDM symbol(s).</w:delText>
        </w:r>
      </w:del>
    </w:p>
    <w:p w14:paraId="3A606B00" w14:textId="531D610E" w:rsidR="00E64811" w:rsidDel="00E64811" w:rsidRDefault="00E64811" w:rsidP="00E64811">
      <w:pPr>
        <w:pStyle w:val="B1"/>
        <w:rPr>
          <w:del w:id="14" w:author="Being-Zhi Hsieh (謝秉志)" w:date="2024-08-06T15:34:00Z"/>
        </w:rPr>
      </w:pPr>
      <w:del w:id="15" w:author="Being-Zhi Hsieh (謝秉志)" w:date="2024-08-06T15:34:00Z">
        <w:r w:rsidDel="00E64811">
          <w:delText>-</w:delText>
        </w:r>
        <w:r w:rsidDel="00E64811">
          <w:tab/>
          <w:delText>Resources of the active TCI states for the two PDSCHs have been reported as a resource group in Rel-17 group-based RSRP report.</w:delText>
        </w:r>
      </w:del>
    </w:p>
    <w:p w14:paraId="1FF5BD90" w14:textId="18F065E8" w:rsidR="00E64811" w:rsidDel="00E64811" w:rsidRDefault="00E64811" w:rsidP="00E64811">
      <w:pPr>
        <w:pStyle w:val="B1"/>
        <w:rPr>
          <w:del w:id="16" w:author="Being-Zhi Hsieh (謝秉志)" w:date="2024-08-06T15:34:00Z"/>
          <w:rFonts w:eastAsia="SimSun"/>
          <w:lang w:eastAsia="ja-JP"/>
        </w:rPr>
      </w:pPr>
      <w:del w:id="17" w:author="Being-Zhi Hsieh (謝秉志)" w:date="2024-08-06T15:34:00Z">
        <w:r w:rsidDel="00E64811">
          <w:rPr>
            <w:rFonts w:eastAsia="SimSun"/>
            <w:lang w:eastAsia="zh-CN"/>
          </w:rPr>
          <w:delText>-</w:delText>
        </w:r>
        <w:r w:rsidDel="00E64811">
          <w:rPr>
            <w:rFonts w:eastAsia="SimSun"/>
            <w:lang w:eastAsia="zh-CN"/>
          </w:rPr>
          <w:tab/>
        </w:r>
        <w:r w:rsidDel="00E64811">
          <w:rPr>
            <w:rFonts w:eastAsia="SimSun"/>
            <w:lang w:eastAsia="ja-JP"/>
          </w:rPr>
          <w:delText xml:space="preserve">There are no scheduling restrictions due to </w:delText>
        </w:r>
        <w:r w:rsidDel="00E64811">
          <w:rPr>
            <w:rFonts w:eastAsia="SimSun"/>
            <w:lang w:eastAsia="zh-CN"/>
          </w:rPr>
          <w:delText>TRP specific</w:delText>
        </w:r>
        <w:r w:rsidDel="00E64811">
          <w:rPr>
            <w:rFonts w:eastAsia="MS Mincho"/>
            <w:lang w:eastAsia="ja-JP"/>
          </w:rPr>
          <w:delText xml:space="preserve"> beam failure detection</w:delText>
        </w:r>
        <w:r w:rsidDel="00E64811">
          <w:rPr>
            <w:rFonts w:eastAsia="SimSun"/>
            <w:lang w:eastAsia="ja-JP"/>
          </w:rPr>
          <w:delText xml:space="preserve"> performed based on the CSI-RS.</w:delText>
        </w:r>
      </w:del>
    </w:p>
    <w:p w14:paraId="3175F9A2" w14:textId="72F7B9E9" w:rsidR="00E64811" w:rsidDel="00E64811" w:rsidRDefault="00E64811" w:rsidP="00E64811">
      <w:pPr>
        <w:pStyle w:val="B1"/>
        <w:rPr>
          <w:del w:id="18" w:author="Being-Zhi Hsieh (謝秉志)" w:date="2024-08-06T15:34:00Z"/>
          <w:rFonts w:eastAsia="SimSun"/>
          <w:lang w:eastAsia="zh-CN"/>
        </w:rPr>
      </w:pPr>
      <w:del w:id="19" w:author="Being-Zhi Hsieh (謝秉志)" w:date="2024-08-06T15:34:00Z">
        <w:r w:rsidDel="00E64811">
          <w:rPr>
            <w:rFonts w:eastAsia="SimSun"/>
            <w:lang w:eastAsia="zh-CN"/>
          </w:rPr>
          <w:delText>-</w:delText>
        </w:r>
        <w:r w:rsidDel="00E64811">
          <w:rPr>
            <w:rFonts w:eastAsia="SimSun"/>
            <w:lang w:eastAsia="zh-CN"/>
          </w:rPr>
          <w:tab/>
          <w:delText>Otherwise</w:delText>
        </w:r>
      </w:del>
    </w:p>
    <w:p w14:paraId="15F677CC" w14:textId="2E4D881F" w:rsidR="00E64811" w:rsidRDefault="00E64811" w:rsidP="00E64811">
      <w:pPr>
        <w:pStyle w:val="B1"/>
        <w:rPr>
          <w:rFonts w:eastAsia="SimSun"/>
          <w:lang w:eastAsia="ja-JP"/>
        </w:rPr>
      </w:pPr>
      <w:del w:id="20" w:author="Being-Zhi Hsieh (謝秉志)" w:date="2024-08-06T15:34:00Z">
        <w:r w:rsidDel="00E64811">
          <w:rPr>
            <w:rFonts w:eastAsia="SimSun"/>
            <w:lang w:eastAsia="zh-CN"/>
          </w:rPr>
          <w:delText>-</w:delText>
        </w:r>
        <w:r w:rsidDel="00E64811">
          <w:rPr>
            <w:rFonts w:eastAsia="SimSun"/>
            <w:lang w:eastAsia="zh-CN"/>
          </w:rPr>
          <w:tab/>
        </w:r>
        <w:r w:rsidDel="00E64811">
          <w:rPr>
            <w:rFonts w:eastAsia="SimSun"/>
            <w:lang w:eastAsia="ja-JP"/>
          </w:rPr>
          <w:delText xml:space="preserve">The UE is not expected to transmit PUCCH, PUSCH or SRS or receive PDCCH, PDSCH or </w:delText>
        </w:r>
        <w:r w:rsidDel="00E64811">
          <w:rPr>
            <w:rFonts w:eastAsia="SimSun"/>
            <w:lang w:eastAsia="zh-CN"/>
          </w:rPr>
          <w:delText>CSI-RS for tracking or CSI-RS for CQI</w:delText>
        </w:r>
        <w:r w:rsidDel="00E64811">
          <w:rPr>
            <w:rFonts w:eastAsia="SimSun"/>
            <w:lang w:eastAsia="ja-JP"/>
          </w:rPr>
          <w:delText xml:space="preserve"> on </w:delText>
        </w:r>
        <w:r w:rsidDel="00E64811">
          <w:rPr>
            <w:rFonts w:eastAsia="MS Mincho"/>
            <w:lang w:eastAsia="ja-JP"/>
          </w:rPr>
          <w:delText>BFD</w:delText>
        </w:r>
        <w:r w:rsidDel="00E64811">
          <w:rPr>
            <w:rFonts w:eastAsia="SimSun"/>
            <w:lang w:eastAsia="ja-JP"/>
          </w:rPr>
          <w:delText xml:space="preserve">-RS resource symbols to be measured for </w:delText>
        </w:r>
        <w:r w:rsidDel="00E64811">
          <w:rPr>
            <w:rFonts w:eastAsia="SimSun"/>
            <w:lang w:eastAsia="zh-CN"/>
          </w:rPr>
          <w:delText>TRP specific</w:delText>
        </w:r>
        <w:r w:rsidDel="00E64811">
          <w:rPr>
            <w:rFonts w:eastAsia="SimSun"/>
            <w:lang w:eastAsia="ja-JP"/>
          </w:rPr>
          <w:delText xml:space="preserve"> beam failure detection.</w:delText>
        </w:r>
      </w:del>
    </w:p>
    <w:p w14:paraId="2B5E8C93" w14:textId="77777777" w:rsidR="00E64811" w:rsidRDefault="00E64811" w:rsidP="00E64811">
      <w:pPr>
        <w:rPr>
          <w:rFonts w:eastAsia="Malgun Gothic"/>
          <w:lang w:eastAsia="en-GB"/>
        </w:rPr>
      </w:pPr>
      <w:r>
        <w:rPr>
          <w:rFonts w:eastAsia="SimSun"/>
        </w:rPr>
        <w:lastRenderedPageBreak/>
        <w:t xml:space="preserve">When intra-band carrier aggregation in FR2 is configured, the scheduling restrictions </w:t>
      </w:r>
      <w:r>
        <w:rPr>
          <w:rFonts w:eastAsia="SimSun"/>
          <w:lang w:val="en-US"/>
        </w:rPr>
        <w:t xml:space="preserve">on to one serving cell </w:t>
      </w:r>
      <w:r>
        <w:rPr>
          <w:rFonts w:eastAsia="SimSun"/>
        </w:rPr>
        <w:t xml:space="preserve">apply to all serving cells </w:t>
      </w:r>
      <w:r>
        <w:rPr>
          <w:rFonts w:eastAsia="SimSun"/>
          <w:lang w:val="en-US"/>
        </w:rPr>
        <w:t>in the same band on the symbols</w:t>
      </w:r>
      <w:r>
        <w:rPr>
          <w:rFonts w:eastAsia="SimSun"/>
        </w:rPr>
        <w:t xml:space="preserve"> that fully or partially overlap with restricted symbols</w:t>
      </w:r>
      <w:r>
        <w:rPr>
          <w:rFonts w:eastAsia="Malgun Gothic"/>
        </w:rPr>
        <w:t>.</w:t>
      </w:r>
    </w:p>
    <w:p w14:paraId="6543B778" w14:textId="77777777" w:rsidR="00E64811" w:rsidRDefault="00E64811" w:rsidP="00E64811">
      <w:pPr>
        <w:rPr>
          <w:rFonts w:eastAsia="SimSun"/>
          <w:lang w:eastAsia="zh-CN"/>
        </w:rPr>
      </w:pPr>
      <w:r>
        <w:rPr>
          <w:rFonts w:eastAsia="SimSun"/>
          <w:lang w:eastAsia="zh-CN"/>
        </w:rPr>
        <w:t xml:space="preserve">When inter-band carrier aggregation in FR2 is performed, there are no scheduling restrictions on FR2 serving cells in the bands due to </w:t>
      </w:r>
      <w:r>
        <w:rPr>
          <w:rFonts w:eastAsia="MS Mincho"/>
          <w:lang w:eastAsia="ja-JP"/>
        </w:rPr>
        <w:t>candidate beam detection</w:t>
      </w:r>
      <w:r>
        <w:rPr>
          <w:rFonts w:eastAsia="SimSun"/>
          <w:lang w:eastAsia="zh-CN"/>
        </w:rPr>
        <w:t xml:space="preserve"> performed on FR2 serving cell(s) in different band(s), </w:t>
      </w:r>
      <w:r>
        <w:rPr>
          <w:rFonts w:eastAsia="SimSun"/>
          <w:lang w:val="en-US" w:eastAsia="zh-CN"/>
        </w:rPr>
        <w:t xml:space="preserve">provided that </w:t>
      </w:r>
      <w:r>
        <w:rPr>
          <w:rFonts w:eastAsia="SimSun"/>
          <w:lang w:eastAsia="zh-CN"/>
        </w:rPr>
        <w:t xml:space="preserve">the FR2 </w:t>
      </w:r>
      <w:r>
        <w:rPr>
          <w:rFonts w:ascii="Tms Rmn" w:eastAsia="SimSun" w:hAnsi="Tms Rmn"/>
          <w:lang w:eastAsia="zh-CN"/>
        </w:rPr>
        <w:t xml:space="preserve">serving cell(s) </w:t>
      </w:r>
      <w:r>
        <w:rPr>
          <w:rFonts w:eastAsia="SimSun"/>
          <w:lang w:eastAsia="zh-CN"/>
        </w:rPr>
        <w:t xml:space="preserve">and the FR2 serving cell(s) </w:t>
      </w:r>
      <w:r>
        <w:rPr>
          <w:rFonts w:ascii="Tms Rmn" w:eastAsia="SimSun" w:hAnsi="Tms Rmn"/>
          <w:lang w:eastAsia="zh-CN"/>
        </w:rPr>
        <w:t>for</w:t>
      </w:r>
      <w:r>
        <w:rPr>
          <w:rFonts w:eastAsia="MS Mincho"/>
          <w:lang w:eastAsia="ja-JP"/>
        </w:rPr>
        <w:t xml:space="preserve"> candidate beam detection</w:t>
      </w:r>
      <w:r>
        <w:rPr>
          <w:rFonts w:eastAsia="SimSun"/>
          <w:lang w:eastAsia="zh-CN"/>
        </w:rPr>
        <w:t xml:space="preserve"> are in a FR2 band pair</w:t>
      </w:r>
      <w:r>
        <w:rPr>
          <w:rFonts w:eastAsia="SimSun"/>
        </w:rPr>
        <w:t xml:space="preserve"> and UE is capable of independent beam management on this FR2 band pair</w:t>
      </w:r>
      <w:r>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71E26F27" w14:textId="77777777" w:rsidR="00E64811" w:rsidRDefault="00E64811" w:rsidP="00E64811">
      <w:pPr>
        <w:rPr>
          <w:rFonts w:eastAsia="MS Mincho"/>
          <w:lang w:eastAsia="ja-JP"/>
        </w:rPr>
      </w:pPr>
      <w:r>
        <w:rPr>
          <w:rFonts w:eastAsia="MS Mincho"/>
          <w:lang w:eastAsia="ja-JP"/>
        </w:rPr>
        <w:t>For</w:t>
      </w:r>
      <w:r>
        <w:rPr>
          <w:rFonts w:eastAsia="Malgun Gothic"/>
          <w:lang w:eastAsia="zh-CN"/>
        </w:rPr>
        <w:t xml:space="preserve"> FR2, </w:t>
      </w:r>
      <w:r>
        <w:rPr>
          <w:rFonts w:eastAsia="MS Mincho"/>
          <w:lang w:eastAsia="ja-JP"/>
        </w:rPr>
        <w:t>if following conditions are met,</w:t>
      </w:r>
    </w:p>
    <w:p w14:paraId="16CF0EFA" w14:textId="77777777" w:rsidR="00E64811" w:rsidRDefault="00E64811" w:rsidP="00E64811">
      <w:pPr>
        <w:pStyle w:val="B1"/>
        <w:rPr>
          <w:rFonts w:eastAsia="SimSun"/>
          <w:lang w:eastAsia="ja-JP"/>
        </w:rPr>
      </w:pPr>
      <w:r>
        <w:rPr>
          <w:rFonts w:eastAsia="Yu Mincho"/>
          <w:lang w:eastAsia="ja-JP"/>
        </w:rPr>
        <w:t>-</w:t>
      </w:r>
      <w:r>
        <w:rPr>
          <w:rFonts w:eastAsia="Yu Mincho"/>
          <w:lang w:eastAsia="ja-JP"/>
        </w:rPr>
        <w:tab/>
      </w:r>
      <w:r>
        <w:rPr>
          <w:rFonts w:eastAsia="SimSun"/>
          <w:lang w:eastAsia="ja-JP"/>
        </w:rPr>
        <w:t>UE has been notified about system information update through paging,</w:t>
      </w:r>
    </w:p>
    <w:p w14:paraId="207E3E33" w14:textId="77777777" w:rsidR="00E64811" w:rsidRDefault="00E64811" w:rsidP="00E64811">
      <w:pPr>
        <w:pStyle w:val="B1"/>
        <w:rPr>
          <w:rFonts w:eastAsia="SimSun"/>
          <w:lang w:eastAsia="ja-JP"/>
        </w:rPr>
      </w:pPr>
      <w:r>
        <w:rPr>
          <w:rFonts w:eastAsia="Yu Mincho"/>
          <w:lang w:eastAsia="ja-JP"/>
        </w:rPr>
        <w:t>-</w:t>
      </w:r>
      <w:r>
        <w:rPr>
          <w:rFonts w:eastAsia="Yu Mincho"/>
          <w:lang w:eastAsia="ja-JP"/>
        </w:rPr>
        <w:tab/>
      </w:r>
      <w:r>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2624F8E7" w14:textId="77777777" w:rsidR="00E64811" w:rsidRDefault="00E64811" w:rsidP="00E64811">
      <w:pPr>
        <w:rPr>
          <w:rFonts w:eastAsia="MS Mincho"/>
          <w:lang w:eastAsia="ja-JP"/>
        </w:rPr>
      </w:pPr>
      <w:r>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w:t>
      </w:r>
      <w:proofErr w:type="spellStart"/>
      <w:r>
        <w:rPr>
          <w:rFonts w:eastAsia="MS Mincho"/>
          <w:lang w:eastAsia="ja-JP"/>
        </w:rPr>
        <w:t>mesurement</w:t>
      </w:r>
      <w:proofErr w:type="spellEnd"/>
      <w:r>
        <w:rPr>
          <w:rFonts w:eastAsia="MS Mincho"/>
          <w:lang w:eastAsia="ja-JP"/>
        </w:rPr>
        <w:t xml:space="preserve">; and </w:t>
      </w:r>
    </w:p>
    <w:p w14:paraId="736D8F9B" w14:textId="77777777" w:rsidR="00E64811" w:rsidRDefault="00E64811" w:rsidP="00E64811">
      <w:pPr>
        <w:rPr>
          <w:rFonts w:eastAsia="MS Mincho"/>
          <w:lang w:eastAsia="ja-JP"/>
        </w:rPr>
      </w:pPr>
      <w:r>
        <w:rPr>
          <w:rFonts w:eastAsia="MS Mincho"/>
          <w:lang w:eastAsia="ja-JP"/>
        </w:rPr>
        <w:t xml:space="preserve">For the SSB and CORESET for RMSI scheduling multiplexing patterns 2, UE shall receive PDSCH that corresponds to the PDCCH that UE monitors in the Type0-PDCCH CSS set, on SSB symbols to be measured for CBD </w:t>
      </w:r>
      <w:proofErr w:type="spellStart"/>
      <w:r>
        <w:rPr>
          <w:rFonts w:eastAsia="MS Mincho"/>
          <w:lang w:eastAsia="ja-JP"/>
        </w:rPr>
        <w:t>mesurement</w:t>
      </w:r>
      <w:proofErr w:type="spellEnd"/>
      <w:r>
        <w:rPr>
          <w:rFonts w:eastAsia="MS Mincho"/>
          <w:lang w:eastAsia="ja-JP"/>
        </w:rPr>
        <w:t>.</w:t>
      </w:r>
    </w:p>
    <w:p w14:paraId="70F71A9B" w14:textId="77777777" w:rsidR="00E64811" w:rsidRPr="00E64811" w:rsidRDefault="00E64811">
      <w:pPr>
        <w:rPr>
          <w:noProof/>
        </w:rPr>
      </w:pPr>
    </w:p>
    <w:p w14:paraId="2B8847BB" w14:textId="5D09D985" w:rsidR="00E64811" w:rsidRDefault="00E64811" w:rsidP="00E64811">
      <w:pPr>
        <w:jc w:val="center"/>
        <w:rPr>
          <w:noProof/>
          <w:color w:val="FF0000"/>
        </w:rPr>
      </w:pPr>
      <w:r>
        <w:rPr>
          <w:noProof/>
          <w:color w:val="FF0000"/>
        </w:rPr>
        <w:t>&lt;End of the 2</w:t>
      </w:r>
      <w:r>
        <w:rPr>
          <w:noProof/>
          <w:color w:val="FF0000"/>
          <w:vertAlign w:val="superscript"/>
        </w:rPr>
        <w:t>nd</w:t>
      </w:r>
      <w:r>
        <w:rPr>
          <w:noProof/>
          <w:color w:val="FF0000"/>
        </w:rPr>
        <w:t xml:space="preserve"> change&gt;</w:t>
      </w:r>
    </w:p>
    <w:p w14:paraId="21485565" w14:textId="77777777" w:rsidR="00E64811" w:rsidRDefault="00E64811">
      <w:pPr>
        <w:rPr>
          <w:noProof/>
        </w:rPr>
      </w:pPr>
    </w:p>
    <w:p w14:paraId="1262B6F2" w14:textId="1B4105E1" w:rsidR="00E64811" w:rsidRDefault="00E64811" w:rsidP="00E64811">
      <w:pPr>
        <w:jc w:val="center"/>
        <w:rPr>
          <w:noProof/>
          <w:color w:val="FF0000"/>
        </w:rPr>
      </w:pPr>
      <w:r>
        <w:rPr>
          <w:noProof/>
          <w:color w:val="FF0000"/>
        </w:rPr>
        <w:t>&lt;Start of the 3</w:t>
      </w:r>
      <w:r>
        <w:rPr>
          <w:noProof/>
          <w:color w:val="FF0000"/>
          <w:vertAlign w:val="superscript"/>
        </w:rPr>
        <w:t>rd</w:t>
      </w:r>
      <w:r>
        <w:rPr>
          <w:noProof/>
          <w:color w:val="FF0000"/>
        </w:rPr>
        <w:t xml:space="preserve"> change&gt;</w:t>
      </w:r>
    </w:p>
    <w:p w14:paraId="47172483" w14:textId="77777777" w:rsidR="00E64811" w:rsidRDefault="00E64811" w:rsidP="00E64811">
      <w:pPr>
        <w:pStyle w:val="Heading4"/>
        <w:rPr>
          <w:lang w:eastAsia="en-GB"/>
        </w:rPr>
      </w:pPr>
      <w:r>
        <w:t>9.5.5.2</w:t>
      </w:r>
      <w:r>
        <w:tab/>
        <w:t>Measurement restriction for CSI-RS based L1-RSRP</w:t>
      </w:r>
    </w:p>
    <w:p w14:paraId="5DE08457" w14:textId="77777777" w:rsidR="00E64811" w:rsidRDefault="00E64811" w:rsidP="00E64811">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 or intra-frequency </w:t>
      </w:r>
      <w:proofErr w:type="spellStart"/>
      <w:r>
        <w:rPr>
          <w:lang w:eastAsia="zh-CN"/>
        </w:rPr>
        <w:t>neighbor</w:t>
      </w:r>
      <w:proofErr w:type="spellEnd"/>
      <w:r>
        <w:rPr>
          <w:lang w:eastAsia="zh-CN"/>
        </w:rPr>
        <w:t xml:space="preserve"> cell(s) configured with L1-RSRP measurement.</w:t>
      </w:r>
    </w:p>
    <w:p w14:paraId="0941D3C7" w14:textId="77777777" w:rsidR="00E64811" w:rsidRDefault="00E64811" w:rsidP="00E64811">
      <w:r>
        <w:t>For both FR1 and FR2, when the CSI-RS for L1-RSRP measurement is in the same OFDM symbol as SSB for RLM, BFD, CBD or L1-RSRP measurement, UE is not required to receive CSI-RS for L1-RSRP measurement in the PRBs that overlap with an SSB.</w:t>
      </w:r>
    </w:p>
    <w:p w14:paraId="3D66286C" w14:textId="77777777" w:rsidR="00E64811" w:rsidRDefault="00E64811" w:rsidP="00E64811">
      <w:r>
        <w:rPr>
          <w:lang w:eastAsia="zh-CN"/>
        </w:rPr>
        <w:t xml:space="preserve">For FR1, when the SSB </w:t>
      </w:r>
      <w:r>
        <w:t>for RLM, BFD, CBD or L1-RSRP measurement</w:t>
      </w:r>
      <w:r>
        <w:rPr>
          <w:lang w:eastAsia="zh-CN"/>
        </w:rPr>
        <w:t xml:space="preserve"> is within the active BWP and has same SCS than CSI-RS for L1-RSRP measurement, t</w:t>
      </w:r>
      <w:r>
        <w:t>he UE shall be able to perform CSI-RS measurement without restrictions.</w:t>
      </w:r>
    </w:p>
    <w:p w14:paraId="13299ABE" w14:textId="77777777" w:rsidR="00E64811" w:rsidRDefault="00E64811" w:rsidP="00E64811">
      <w:r>
        <w:rPr>
          <w:lang w:eastAsia="zh-CN"/>
        </w:rPr>
        <w:t xml:space="preserve">For FR1, when the SSB </w:t>
      </w:r>
      <w:r>
        <w:t>for RLM, BFD, CBD or L1-RSRP measurement</w:t>
      </w:r>
      <w:r>
        <w:rPr>
          <w:lang w:eastAsia="zh-CN"/>
        </w:rPr>
        <w:t xml:space="preserve"> is within the active BWP and has different SCS than CSI-RS for L1-RSRP measurement, t</w:t>
      </w:r>
      <w:r>
        <w:rPr>
          <w:lang w:val="en-US" w:eastAsia="zh-CN"/>
        </w:rPr>
        <w:t xml:space="preserve">he UE shall be able to perform CSI-RS </w:t>
      </w:r>
      <w:r>
        <w:t>measurement with restrictions according to its capabilities:</w:t>
      </w:r>
    </w:p>
    <w:p w14:paraId="3E2226E4" w14:textId="77777777" w:rsidR="00E64811" w:rsidRDefault="00E64811" w:rsidP="00E64811">
      <w:pPr>
        <w:pStyle w:val="B1"/>
      </w:pPr>
      <w:r>
        <w:t>-</w:t>
      </w:r>
      <w:r>
        <w:tab/>
        <w:t xml:space="preserve">If the UE supports </w:t>
      </w:r>
      <w:proofErr w:type="spellStart"/>
      <w:r>
        <w:rPr>
          <w:i/>
        </w:rPr>
        <w:t>simultaneousRxDataSSB-DiffNumerology</w:t>
      </w:r>
      <w:proofErr w:type="spellEnd"/>
      <w:r>
        <w:t xml:space="preserve"> the </w:t>
      </w:r>
      <w:r>
        <w:rPr>
          <w:lang w:val="en-US" w:eastAsia="zh-CN"/>
        </w:rPr>
        <w:t xml:space="preserve">UE shall be able to perform CSI-RS </w:t>
      </w:r>
      <w:r>
        <w:t>measurement without restrictions.</w:t>
      </w:r>
    </w:p>
    <w:p w14:paraId="3F3AD7B0" w14:textId="77777777" w:rsidR="00E64811" w:rsidRDefault="00E64811" w:rsidP="00E64811">
      <w:pPr>
        <w:pStyle w:val="B1"/>
      </w:pPr>
      <w:r>
        <w:t>-</w:t>
      </w:r>
      <w:r>
        <w:tab/>
        <w:t xml:space="preserve">If the UE does not support </w:t>
      </w:r>
      <w:proofErr w:type="spellStart"/>
      <w:r>
        <w:rPr>
          <w:i/>
        </w:rPr>
        <w:t>simultaneousRxDataSSB-DiffNumerology</w:t>
      </w:r>
      <w:proofErr w:type="spellEnd"/>
      <w:r>
        <w:t xml:space="preserve">, UE is required to measure one of but not both CSI-RS for L1-RSRP measurement and SSB. Longer measurement period for CSI-RS based L1-RSRP measurement is expected, and </w:t>
      </w:r>
      <w:r>
        <w:rPr>
          <w:lang w:val="en-US"/>
        </w:rPr>
        <w:t>no requirements are defined.</w:t>
      </w:r>
    </w:p>
    <w:p w14:paraId="4F715321" w14:textId="77777777" w:rsidR="00E64811" w:rsidRDefault="00E64811" w:rsidP="00E64811">
      <w:r>
        <w:t>For FR1, when the CSI-RS for L1-RSRP measurement is in the same OFDM symbol as another CSI-RS for RLM, BFD, CBD or L1-RSRP measurement, UE shall be able to measure the CSI-RS for L1-RSRP measurement without any restriction.</w:t>
      </w:r>
    </w:p>
    <w:p w14:paraId="498EEACF" w14:textId="77777777" w:rsidR="00E64811" w:rsidRDefault="00E64811" w:rsidP="00E64811">
      <w:r>
        <w:t xml:space="preserve">For FR2, when the CSI-RS for L1-RSRP measurement </w:t>
      </w:r>
      <w:r>
        <w:rPr>
          <w:rFonts w:eastAsia="Malgun Gothic"/>
          <w:lang w:eastAsia="ja-JP"/>
        </w:rPr>
        <w:t xml:space="preserve">on one CC </w:t>
      </w:r>
      <w:r>
        <w:t>is in the same OFDM symbol as SSB for RLM, BFD or L1-RSRP measurement</w:t>
      </w:r>
      <w:r>
        <w:rPr>
          <w:rFonts w:eastAsia="Malgun Gothic"/>
          <w:lang w:eastAsia="ja-JP"/>
        </w:rPr>
        <w:t xml:space="preserve"> on the same CC or different CCs in the same band</w:t>
      </w:r>
      <w:r>
        <w:t xml:space="preserve">, or in the same symbol as SSB for CBD measurement </w:t>
      </w:r>
      <w:r>
        <w:rPr>
          <w:rFonts w:eastAsia="Malgun Gothic"/>
          <w:lang w:eastAsia="ja-JP"/>
        </w:rPr>
        <w:t>on the same CC or different CCs in the same band</w:t>
      </w:r>
      <w:r>
        <w:t xml:space="preserve"> when beam failure is detected, UE is required to measure one of but not both CSI-RS for L1-RSRP measurement and SSB. Longer measurement period for CSI-RS based L1-RSRP measurement is expected, and no requirements are defined.</w:t>
      </w:r>
    </w:p>
    <w:p w14:paraId="0AD2EE87" w14:textId="77777777" w:rsidR="00E64811" w:rsidRDefault="00E64811" w:rsidP="00E64811">
      <w:r>
        <w:lastRenderedPageBreak/>
        <w:t xml:space="preserve">For FR2, when the CSI-RS for L1-RSRP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w:t>
      </w:r>
    </w:p>
    <w:p w14:paraId="59157706" w14:textId="77777777" w:rsidR="00E64811" w:rsidRDefault="00E64811" w:rsidP="00E64811">
      <w:pPr>
        <w:pStyle w:val="B1"/>
      </w:pPr>
      <w:r>
        <w:t>-</w:t>
      </w:r>
      <w:r>
        <w:tab/>
        <w:t>In the following cases, UE is required to measure one of but not both CSI-RS for L1-RSRP measurement and the other CSI-RS. Longer measurement period for CSI-RS based L1-RSRP measurement is expected, and no requirements are defined.</w:t>
      </w:r>
    </w:p>
    <w:p w14:paraId="2784140C" w14:textId="77777777" w:rsidR="00E64811" w:rsidRDefault="00E64811" w:rsidP="00E64811">
      <w:pPr>
        <w:pStyle w:val="B2"/>
      </w:pPr>
      <w:r>
        <w:t>-</w:t>
      </w:r>
      <w:r>
        <w:tab/>
        <w:t xml:space="preserve">The CSI-RS for L1-RSRP measurement or the other CSI-RS in a resource set configured with repetition ON, or </w:t>
      </w:r>
    </w:p>
    <w:p w14:paraId="1101D54C" w14:textId="77777777" w:rsidR="00E64811" w:rsidRDefault="00E64811" w:rsidP="00E64811">
      <w:pPr>
        <w:pStyle w:val="B2"/>
      </w:pPr>
      <w:r>
        <w:t>-</w:t>
      </w:r>
      <w:r>
        <w:tab/>
        <w:t>The other CSI-RS is configured in q1 and beam failure is detected, or</w:t>
      </w:r>
    </w:p>
    <w:p w14:paraId="0E607C49" w14:textId="77777777" w:rsidR="00E64811" w:rsidRDefault="00E64811" w:rsidP="00E64811">
      <w:pPr>
        <w:pStyle w:val="B2"/>
      </w:pPr>
      <w:r>
        <w:t>-</w:t>
      </w:r>
      <w:r>
        <w:tab/>
        <w:t xml:space="preserve">The two CSI-RS-es are not QCL-ed </w:t>
      </w:r>
      <w:proofErr w:type="spellStart"/>
      <w:r>
        <w:t>w.r.t.</w:t>
      </w:r>
      <w:proofErr w:type="spellEnd"/>
      <w:r>
        <w:t xml:space="preserve"> QCL-</w:t>
      </w:r>
      <w:proofErr w:type="spellStart"/>
      <w:r>
        <w:t>TypeD</w:t>
      </w:r>
      <w:proofErr w:type="spellEnd"/>
      <w:r>
        <w:t>, or the QCL information is not known to UE,</w:t>
      </w:r>
    </w:p>
    <w:p w14:paraId="268CAE6C" w14:textId="77777777" w:rsidR="00E64811" w:rsidRDefault="00E64811" w:rsidP="00E64811">
      <w:pPr>
        <w:pStyle w:val="B1"/>
      </w:pPr>
      <w:r>
        <w:t>-</w:t>
      </w:r>
      <w:r>
        <w:tab/>
        <w:t>Otherwise, UE shall be able to measure the CSI-RS for L1-RSRP measurement without any restriction.</w:t>
      </w:r>
    </w:p>
    <w:p w14:paraId="7E0C3E05" w14:textId="77777777" w:rsidR="00E64811" w:rsidRDefault="00E64811" w:rsidP="00E64811">
      <w:pPr>
        <w:rPr>
          <w:lang w:eastAsia="zh-CN"/>
        </w:rPr>
      </w:pPr>
      <w:r>
        <w:rPr>
          <w:lang w:eastAsia="zh-CN"/>
        </w:rPr>
        <w:t xml:space="preserve">For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36B44F63" w14:textId="77777777" w:rsidR="00E64811" w:rsidRDefault="00E64811" w:rsidP="00E64811">
      <w:pPr>
        <w:pStyle w:val="B1"/>
        <w:rPr>
          <w:lang w:eastAsia="en-GB"/>
        </w:rPr>
      </w:pPr>
      <w:r>
        <w:t>-</w:t>
      </w:r>
      <w:r>
        <w:tab/>
        <w:t xml:space="preserve">For both FR1 and FR2, when the CSI-RS for L1-RSRP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UE is not required to receive CSI-RS for L1-RSRP </w:t>
      </w:r>
      <w:r>
        <w:rPr>
          <w:rFonts w:eastAsia="Malgun Gothic"/>
          <w:lang w:eastAsia="ja-JP"/>
        </w:rPr>
        <w:t>measurement</w:t>
      </w:r>
      <w:r>
        <w:t xml:space="preserve"> in the PRBs that overlap with an SSB.</w:t>
      </w:r>
    </w:p>
    <w:p w14:paraId="3E564F53" w14:textId="77777777" w:rsidR="00E64811" w:rsidRDefault="00E64811" w:rsidP="00E64811">
      <w:pPr>
        <w:pStyle w:val="B1"/>
      </w:pPr>
      <w:r>
        <w:t>-</w:t>
      </w:r>
      <w:r>
        <w:tab/>
        <w:t xml:space="preserve">For FR1, when the CSI-RS for L1-RSRP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if CSI-RS and SSB have different SCS and UE does not support </w:t>
      </w:r>
      <w:proofErr w:type="spellStart"/>
      <w:r>
        <w:t>simultaneousRxDataSSB-DiffNumerology</w:t>
      </w:r>
      <w:proofErr w:type="spellEnd"/>
      <w:r>
        <w:t xml:space="preserve">, UE is required to measure one of but not both CSI-RS for L1-RSRP </w:t>
      </w:r>
      <w:r>
        <w:rPr>
          <w:rFonts w:eastAsia="Malgun Gothic"/>
          <w:lang w:eastAsia="ja-JP"/>
        </w:rPr>
        <w:t>measurement</w:t>
      </w:r>
      <w:r>
        <w:t xml:space="preserve"> and SSB. Longer measurement period for CSI-RS based L1-RSRP is expected, and no requirements are defined.</w:t>
      </w:r>
    </w:p>
    <w:p w14:paraId="102DEC23" w14:textId="77777777" w:rsidR="00E64811" w:rsidRDefault="00E64811" w:rsidP="00E64811">
      <w:pPr>
        <w:pStyle w:val="B1"/>
        <w:rPr>
          <w:lang w:eastAsia="zh-CN"/>
        </w:rPr>
      </w:pPr>
      <w:r>
        <w:t>-</w:t>
      </w:r>
      <w:r>
        <w:tab/>
        <w:t xml:space="preserve">For FR2, when the CSI-RS for L1-RSRP </w:t>
      </w:r>
      <w:r>
        <w:rPr>
          <w:rFonts w:eastAsia="Malgun Gothic"/>
          <w:lang w:eastAsia="ja-JP"/>
        </w:rPr>
        <w:t>measurement</w:t>
      </w:r>
      <w:r>
        <w:t xml:space="preserve"> on one CC fully or partially overlaps with the OFDM symbol as SSB from candidate LTM </w:t>
      </w:r>
      <w:proofErr w:type="spellStart"/>
      <w:r>
        <w:t>neighbor</w:t>
      </w:r>
      <w:proofErr w:type="spellEnd"/>
      <w:r>
        <w:t xml:space="preserve"> cell for intra-frequency L1-RSRP measurement or inter-frequency L1-RSRP measurement without gap in the same band, UE is required to measure one of but not both CSI-RS for L1-RSRP </w:t>
      </w:r>
      <w:r>
        <w:rPr>
          <w:rFonts w:eastAsia="Malgun Gothic"/>
          <w:lang w:eastAsia="ja-JP"/>
        </w:rPr>
        <w:t>measurement</w:t>
      </w:r>
      <w:r>
        <w:t xml:space="preserve"> and SSB. Longer measurement period for CSI-RS based L1-RSRP is expected, and no requirements are defined.</w:t>
      </w:r>
    </w:p>
    <w:p w14:paraId="4CC8AB0B" w14:textId="03561519" w:rsidR="00E64811" w:rsidRDefault="00E64811" w:rsidP="00E64811">
      <w:pPr>
        <w:rPr>
          <w:lang w:eastAsia="en-GB"/>
        </w:rPr>
      </w:pPr>
      <w:r>
        <w:rPr>
          <w:lang w:eastAsia="zh-CN"/>
        </w:rPr>
        <w:t>F</w:t>
      </w:r>
      <w:r>
        <w:rPr>
          <w:color w:val="000000" w:themeColor="text1"/>
          <w:szCs w:val="24"/>
          <w:lang w:eastAsia="zh-CN"/>
        </w:rPr>
        <w:t>or FR2-1,</w:t>
      </w:r>
      <w:r>
        <w:t xml:space="preserve"> when the CSI-RS for L1-RSRP measurement on the one CC is in the same OFDM symbol as another CSI-RS for RLM, BFD</w:t>
      </w:r>
      <w:del w:id="21" w:author="Being-Zhi Hsieh (謝秉志)" w:date="2024-08-06T15:36:00Z">
        <w:r w:rsidDel="00E64811">
          <w:delText>, CBD</w:delText>
        </w:r>
      </w:del>
      <w:r>
        <w:t xml:space="preserve"> or L1-RSRP measurement on the same CC, UE supporting [multi-Rx capability] according to the conditions described in clause 3.6.y shall be able to measure the CSI-RS for L1-RSRP measurement without restriction when the following conditions are met:</w:t>
      </w:r>
    </w:p>
    <w:p w14:paraId="4956A4E7" w14:textId="77777777" w:rsidR="00E64811" w:rsidRDefault="00E64811" w:rsidP="00E64811">
      <w:pPr>
        <w:pStyle w:val="B1"/>
      </w:pPr>
      <w:r>
        <w:t>-</w:t>
      </w:r>
      <w:r>
        <w:tab/>
        <w:t>Both the CSI-RS for L1-RSRP and the other CSI-RS are not in any CSI-RS resource set configured with repetition ON, and</w:t>
      </w:r>
    </w:p>
    <w:p w14:paraId="1C011EF1" w14:textId="77777777" w:rsidR="00E64811" w:rsidRDefault="00E64811" w:rsidP="00E64811">
      <w:pPr>
        <w:pStyle w:val="B1"/>
        <w:rPr>
          <w:lang w:eastAsia="zh-CN"/>
        </w:rPr>
      </w:pPr>
      <w:r>
        <w:rPr>
          <w:lang w:eastAsia="zh-CN"/>
        </w:rPr>
        <w:t>-</w:t>
      </w:r>
      <w:r>
        <w:rPr>
          <w:lang w:eastAsia="zh-CN"/>
        </w:rPr>
        <w:tab/>
        <w:t xml:space="preserve">Resources of the active TCI states for two PDSCHs have been reported </w:t>
      </w:r>
      <w:r>
        <w:rPr>
          <w:lang w:eastAsia="ja-JP"/>
        </w:rPr>
        <w:t>as a resource group in Rel-17 group-based RSRP report</w:t>
      </w:r>
      <w:r>
        <w:rPr>
          <w:lang w:eastAsia="zh-CN"/>
        </w:rPr>
        <w:t>, and</w:t>
      </w:r>
    </w:p>
    <w:p w14:paraId="720CC20A" w14:textId="77777777" w:rsidR="00E64811" w:rsidRDefault="00E64811" w:rsidP="00E64811">
      <w:pPr>
        <w:pStyle w:val="B1"/>
        <w:rPr>
          <w:lang w:eastAsia="en-GB"/>
        </w:rPr>
      </w:pPr>
      <w:r>
        <w:t>-</w:t>
      </w:r>
      <w:r>
        <w:tab/>
        <w:t>[</w:t>
      </w:r>
      <w:r>
        <w:rPr>
          <w:rFonts w:eastAsia="SimSun"/>
          <w:color w:val="000000"/>
          <w:szCs w:val="24"/>
        </w:rPr>
        <w:t>The two CSI-RSs and both PDSCHs are overlapped on the same OFDM symbol, and]</w:t>
      </w:r>
    </w:p>
    <w:p w14:paraId="6E7CE634" w14:textId="77777777" w:rsidR="00E64811" w:rsidRDefault="00E64811" w:rsidP="00E64811">
      <w:pPr>
        <w:pStyle w:val="B1"/>
        <w:rPr>
          <w:lang w:eastAsia="zh-CN"/>
        </w:rPr>
      </w:pPr>
      <w:r>
        <w:t>-</w:t>
      </w:r>
      <w:r>
        <w:tab/>
      </w:r>
      <w:r>
        <w:rPr>
          <w:lang w:eastAsia="zh-CN"/>
        </w:rPr>
        <w:t xml:space="preserve">The </w:t>
      </w:r>
      <w:r>
        <w:t xml:space="preserve">CSI-RS for L1-RSRP </w:t>
      </w:r>
      <w:r>
        <w:rPr>
          <w:lang w:eastAsia="zh-CN"/>
        </w:rPr>
        <w:t>has same QCL source as the active TCI state of one [PDSCH], and the other CSI-RS has same QCL source as the active TCI state of the other [PDSCH], and</w:t>
      </w:r>
    </w:p>
    <w:p w14:paraId="48983A5F" w14:textId="77777777" w:rsidR="00E64811" w:rsidRDefault="00E64811" w:rsidP="00E64811">
      <w:pPr>
        <w:pStyle w:val="NO"/>
        <w:rPr>
          <w:lang w:eastAsia="en-GB"/>
        </w:rPr>
      </w:pPr>
      <w:r>
        <w:t>Editor’s note 1: FFS the condition CSI-RS(s) and PDSCH(s) are overlapped on the same OFDM symbol(s).</w:t>
      </w:r>
    </w:p>
    <w:p w14:paraId="1304347E" w14:textId="77777777" w:rsidR="00E64811" w:rsidRDefault="00E64811" w:rsidP="00E64811">
      <w:pPr>
        <w:pStyle w:val="NO"/>
        <w:rPr>
          <w:lang w:eastAsia="zh-CN"/>
        </w:rPr>
      </w:pPr>
      <w:r>
        <w:t xml:space="preserve">Editor’s note 2: </w:t>
      </w:r>
      <w:r>
        <w:rPr>
          <w:rFonts w:eastAsia="SimSun"/>
        </w:rPr>
        <w:t>FFS how to capture UE is activated with multi-Rx operation</w:t>
      </w:r>
      <w:r>
        <w:rPr>
          <w:lang w:eastAsia="zh-CN"/>
        </w:rPr>
        <w:t>.</w:t>
      </w:r>
    </w:p>
    <w:p w14:paraId="2B7834B6" w14:textId="77777777" w:rsidR="00E64811" w:rsidRPr="00E64811" w:rsidRDefault="00E64811">
      <w:pPr>
        <w:rPr>
          <w:noProof/>
        </w:rPr>
      </w:pPr>
    </w:p>
    <w:p w14:paraId="7CD293CF" w14:textId="5BC172CD" w:rsidR="00E64811" w:rsidRDefault="00E64811" w:rsidP="00E64811">
      <w:pPr>
        <w:jc w:val="center"/>
        <w:rPr>
          <w:noProof/>
          <w:color w:val="FF0000"/>
        </w:rPr>
      </w:pPr>
      <w:r>
        <w:rPr>
          <w:noProof/>
          <w:color w:val="FF0000"/>
        </w:rPr>
        <w:t>&lt;End of the 3</w:t>
      </w:r>
      <w:r>
        <w:rPr>
          <w:noProof/>
          <w:color w:val="FF0000"/>
          <w:vertAlign w:val="superscript"/>
        </w:rPr>
        <w:t>rd</w:t>
      </w:r>
      <w:r>
        <w:rPr>
          <w:noProof/>
          <w:color w:val="FF0000"/>
        </w:rPr>
        <w:t xml:space="preserve"> change&gt;</w:t>
      </w:r>
    </w:p>
    <w:p w14:paraId="2EF89411" w14:textId="77777777" w:rsidR="00E64811" w:rsidRPr="00E64811" w:rsidRDefault="00E64811">
      <w:pPr>
        <w:rPr>
          <w:noProof/>
        </w:rPr>
      </w:pPr>
    </w:p>
    <w:sectPr w:rsidR="00E64811" w:rsidRPr="00E6481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3051C" w14:textId="77777777" w:rsidR="00991825" w:rsidRDefault="00991825">
      <w:r>
        <w:separator/>
      </w:r>
    </w:p>
  </w:endnote>
  <w:endnote w:type="continuationSeparator" w:id="0">
    <w:p w14:paraId="20FFCADD" w14:textId="77777777" w:rsidR="00991825" w:rsidRDefault="00991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EBD1E" w14:textId="77777777" w:rsidR="00991825" w:rsidRDefault="00991825">
      <w:r>
        <w:separator/>
      </w:r>
    </w:p>
  </w:footnote>
  <w:footnote w:type="continuationSeparator" w:id="0">
    <w:p w14:paraId="77C99429" w14:textId="77777777" w:rsidR="00991825" w:rsidRDefault="00991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50E4B"/>
    <w:multiLevelType w:val="multilevel"/>
    <w:tmpl w:val="09FA3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648121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ng-Zhi Hsieh (謝秉志)">
    <w15:presenceInfo w15:providerId="AD" w15:userId="S::being-zhi.hsieh@mediatek.com::0fea92ac-7a65-4002-8da3-cd3f7c34e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27FB"/>
    <w:rsid w:val="00145D43"/>
    <w:rsid w:val="001753C8"/>
    <w:rsid w:val="00192C46"/>
    <w:rsid w:val="001A08B3"/>
    <w:rsid w:val="001A7B60"/>
    <w:rsid w:val="001B52F0"/>
    <w:rsid w:val="001B7A65"/>
    <w:rsid w:val="001D728E"/>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55DE"/>
    <w:rsid w:val="004B75B7"/>
    <w:rsid w:val="005141D9"/>
    <w:rsid w:val="0051580D"/>
    <w:rsid w:val="00547111"/>
    <w:rsid w:val="00592D74"/>
    <w:rsid w:val="005978F7"/>
    <w:rsid w:val="005E2C44"/>
    <w:rsid w:val="00621188"/>
    <w:rsid w:val="006257ED"/>
    <w:rsid w:val="00653DE4"/>
    <w:rsid w:val="00665C47"/>
    <w:rsid w:val="0066749C"/>
    <w:rsid w:val="00695808"/>
    <w:rsid w:val="006B46FB"/>
    <w:rsid w:val="006E21FB"/>
    <w:rsid w:val="00792342"/>
    <w:rsid w:val="007977A8"/>
    <w:rsid w:val="007B512A"/>
    <w:rsid w:val="007C2097"/>
    <w:rsid w:val="007D6A07"/>
    <w:rsid w:val="007F7259"/>
    <w:rsid w:val="008040A8"/>
    <w:rsid w:val="008279FA"/>
    <w:rsid w:val="008626E7"/>
    <w:rsid w:val="00870EE7"/>
    <w:rsid w:val="00874E01"/>
    <w:rsid w:val="00885DE3"/>
    <w:rsid w:val="008863B9"/>
    <w:rsid w:val="00896CEF"/>
    <w:rsid w:val="008A45A6"/>
    <w:rsid w:val="008D3CCC"/>
    <w:rsid w:val="008F3789"/>
    <w:rsid w:val="008F686C"/>
    <w:rsid w:val="009148DE"/>
    <w:rsid w:val="00941E30"/>
    <w:rsid w:val="009531B0"/>
    <w:rsid w:val="009741B3"/>
    <w:rsid w:val="009777D9"/>
    <w:rsid w:val="00991825"/>
    <w:rsid w:val="00991B88"/>
    <w:rsid w:val="009A5753"/>
    <w:rsid w:val="009A579D"/>
    <w:rsid w:val="009E3297"/>
    <w:rsid w:val="009F734F"/>
    <w:rsid w:val="00A20723"/>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10EF"/>
    <w:rsid w:val="00C66BA2"/>
    <w:rsid w:val="00C870F6"/>
    <w:rsid w:val="00C95985"/>
    <w:rsid w:val="00CC5026"/>
    <w:rsid w:val="00CC68D0"/>
    <w:rsid w:val="00D03F9A"/>
    <w:rsid w:val="00D06D51"/>
    <w:rsid w:val="00D24991"/>
    <w:rsid w:val="00D40836"/>
    <w:rsid w:val="00D50255"/>
    <w:rsid w:val="00D66520"/>
    <w:rsid w:val="00D84AE9"/>
    <w:rsid w:val="00D9124E"/>
    <w:rsid w:val="00DE34CF"/>
    <w:rsid w:val="00E13F3D"/>
    <w:rsid w:val="00E34898"/>
    <w:rsid w:val="00E64811"/>
    <w:rsid w:val="00EB09B7"/>
    <w:rsid w:val="00EE7D7C"/>
    <w:rsid w:val="00EF0925"/>
    <w:rsid w:val="00F25D98"/>
    <w:rsid w:val="00F300FB"/>
    <w:rsid w:val="00F45ED2"/>
    <w:rsid w:val="00F6426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E64811"/>
    <w:rPr>
      <w:rFonts w:ascii="Arial" w:hAnsi="Arial"/>
      <w:b/>
      <w:noProof/>
      <w:sz w:val="18"/>
      <w:lang w:val="en-GB" w:eastAsia="en-US"/>
    </w:rPr>
  </w:style>
  <w:style w:type="paragraph" w:styleId="NormalWeb">
    <w:name w:val="Normal (Web)"/>
    <w:basedOn w:val="Normal"/>
    <w:uiPriority w:val="99"/>
    <w:semiHidden/>
    <w:unhideWhenUsed/>
    <w:rsid w:val="00E64811"/>
    <w:pPr>
      <w:spacing w:before="100" w:beforeAutospacing="1" w:after="100" w:afterAutospacing="1"/>
    </w:pPr>
    <w:rPr>
      <w:rFonts w:ascii="新細明體" w:hAnsi="新細明體" w:cs="新細明體"/>
      <w:sz w:val="24"/>
      <w:szCs w:val="24"/>
      <w:lang w:val="en-US" w:eastAsia="zh-TW"/>
    </w:rPr>
  </w:style>
  <w:style w:type="character" w:customStyle="1" w:styleId="CRCoverPageChar">
    <w:name w:val="CR Cover Page Char"/>
    <w:link w:val="CRCoverPage"/>
    <w:qFormat/>
    <w:locked/>
    <w:rsid w:val="00E64811"/>
    <w:rPr>
      <w:rFonts w:ascii="Arial" w:hAnsi="Arial"/>
      <w:lang w:val="en-GB" w:eastAsia="en-US"/>
    </w:rPr>
  </w:style>
  <w:style w:type="character" w:customStyle="1" w:styleId="NOChar">
    <w:name w:val="NO Char"/>
    <w:link w:val="NO"/>
    <w:qFormat/>
    <w:locked/>
    <w:rsid w:val="00E64811"/>
    <w:rPr>
      <w:rFonts w:ascii="Times New Roman" w:hAnsi="Times New Roman"/>
      <w:lang w:val="en-GB" w:eastAsia="en-US"/>
    </w:rPr>
  </w:style>
  <w:style w:type="character" w:customStyle="1" w:styleId="B1Char">
    <w:name w:val="B1 Char"/>
    <w:link w:val="B1"/>
    <w:qFormat/>
    <w:locked/>
    <w:rsid w:val="00E64811"/>
    <w:rPr>
      <w:rFonts w:ascii="Times New Roman" w:hAnsi="Times New Roman"/>
      <w:lang w:val="en-GB" w:eastAsia="en-US"/>
    </w:rPr>
  </w:style>
  <w:style w:type="character" w:customStyle="1" w:styleId="B2Char">
    <w:name w:val="B2 Char"/>
    <w:link w:val="B2"/>
    <w:qFormat/>
    <w:locked/>
    <w:rsid w:val="00E64811"/>
    <w:rPr>
      <w:rFonts w:ascii="Times New Roman" w:hAnsi="Times New Roman"/>
      <w:lang w:val="en-GB" w:eastAsia="en-US"/>
    </w:rPr>
  </w:style>
  <w:style w:type="paragraph" w:styleId="Revision">
    <w:name w:val="Revision"/>
    <w:hidden/>
    <w:uiPriority w:val="99"/>
    <w:semiHidden/>
    <w:rsid w:val="00E648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86607">
      <w:bodyDiv w:val="1"/>
      <w:marLeft w:val="0"/>
      <w:marRight w:val="0"/>
      <w:marTop w:val="0"/>
      <w:marBottom w:val="0"/>
      <w:divBdr>
        <w:top w:val="none" w:sz="0" w:space="0" w:color="auto"/>
        <w:left w:val="none" w:sz="0" w:space="0" w:color="auto"/>
        <w:bottom w:val="none" w:sz="0" w:space="0" w:color="auto"/>
        <w:right w:val="none" w:sz="0" w:space="0" w:color="auto"/>
      </w:divBdr>
    </w:div>
    <w:div w:id="225263074">
      <w:bodyDiv w:val="1"/>
      <w:marLeft w:val="0"/>
      <w:marRight w:val="0"/>
      <w:marTop w:val="0"/>
      <w:marBottom w:val="0"/>
      <w:divBdr>
        <w:top w:val="none" w:sz="0" w:space="0" w:color="auto"/>
        <w:left w:val="none" w:sz="0" w:space="0" w:color="auto"/>
        <w:bottom w:val="none" w:sz="0" w:space="0" w:color="auto"/>
        <w:right w:val="none" w:sz="0" w:space="0" w:color="auto"/>
      </w:divBdr>
    </w:div>
    <w:div w:id="279647211">
      <w:bodyDiv w:val="1"/>
      <w:marLeft w:val="0"/>
      <w:marRight w:val="0"/>
      <w:marTop w:val="0"/>
      <w:marBottom w:val="0"/>
      <w:divBdr>
        <w:top w:val="none" w:sz="0" w:space="0" w:color="auto"/>
        <w:left w:val="none" w:sz="0" w:space="0" w:color="auto"/>
        <w:bottom w:val="none" w:sz="0" w:space="0" w:color="auto"/>
        <w:right w:val="none" w:sz="0" w:space="0" w:color="auto"/>
      </w:divBdr>
    </w:div>
    <w:div w:id="425468205">
      <w:bodyDiv w:val="1"/>
      <w:marLeft w:val="0"/>
      <w:marRight w:val="0"/>
      <w:marTop w:val="0"/>
      <w:marBottom w:val="0"/>
      <w:divBdr>
        <w:top w:val="none" w:sz="0" w:space="0" w:color="auto"/>
        <w:left w:val="none" w:sz="0" w:space="0" w:color="auto"/>
        <w:bottom w:val="none" w:sz="0" w:space="0" w:color="auto"/>
        <w:right w:val="none" w:sz="0" w:space="0" w:color="auto"/>
      </w:divBdr>
    </w:div>
    <w:div w:id="443691035">
      <w:bodyDiv w:val="1"/>
      <w:marLeft w:val="0"/>
      <w:marRight w:val="0"/>
      <w:marTop w:val="0"/>
      <w:marBottom w:val="0"/>
      <w:divBdr>
        <w:top w:val="none" w:sz="0" w:space="0" w:color="auto"/>
        <w:left w:val="none" w:sz="0" w:space="0" w:color="auto"/>
        <w:bottom w:val="none" w:sz="0" w:space="0" w:color="auto"/>
        <w:right w:val="none" w:sz="0" w:space="0" w:color="auto"/>
      </w:divBdr>
    </w:div>
    <w:div w:id="523135874">
      <w:bodyDiv w:val="1"/>
      <w:marLeft w:val="0"/>
      <w:marRight w:val="0"/>
      <w:marTop w:val="0"/>
      <w:marBottom w:val="0"/>
      <w:divBdr>
        <w:top w:val="none" w:sz="0" w:space="0" w:color="auto"/>
        <w:left w:val="none" w:sz="0" w:space="0" w:color="auto"/>
        <w:bottom w:val="none" w:sz="0" w:space="0" w:color="auto"/>
        <w:right w:val="none" w:sz="0" w:space="0" w:color="auto"/>
      </w:divBdr>
    </w:div>
    <w:div w:id="559050399">
      <w:bodyDiv w:val="1"/>
      <w:marLeft w:val="0"/>
      <w:marRight w:val="0"/>
      <w:marTop w:val="0"/>
      <w:marBottom w:val="0"/>
      <w:divBdr>
        <w:top w:val="none" w:sz="0" w:space="0" w:color="auto"/>
        <w:left w:val="none" w:sz="0" w:space="0" w:color="auto"/>
        <w:bottom w:val="none" w:sz="0" w:space="0" w:color="auto"/>
        <w:right w:val="none" w:sz="0" w:space="0" w:color="auto"/>
      </w:divBdr>
    </w:div>
    <w:div w:id="739866260">
      <w:bodyDiv w:val="1"/>
      <w:marLeft w:val="0"/>
      <w:marRight w:val="0"/>
      <w:marTop w:val="0"/>
      <w:marBottom w:val="0"/>
      <w:divBdr>
        <w:top w:val="none" w:sz="0" w:space="0" w:color="auto"/>
        <w:left w:val="none" w:sz="0" w:space="0" w:color="auto"/>
        <w:bottom w:val="none" w:sz="0" w:space="0" w:color="auto"/>
        <w:right w:val="none" w:sz="0" w:space="0" w:color="auto"/>
      </w:divBdr>
    </w:div>
    <w:div w:id="837233424">
      <w:bodyDiv w:val="1"/>
      <w:marLeft w:val="0"/>
      <w:marRight w:val="0"/>
      <w:marTop w:val="0"/>
      <w:marBottom w:val="0"/>
      <w:divBdr>
        <w:top w:val="none" w:sz="0" w:space="0" w:color="auto"/>
        <w:left w:val="none" w:sz="0" w:space="0" w:color="auto"/>
        <w:bottom w:val="none" w:sz="0" w:space="0" w:color="auto"/>
        <w:right w:val="none" w:sz="0" w:space="0" w:color="auto"/>
      </w:divBdr>
    </w:div>
    <w:div w:id="844826718">
      <w:bodyDiv w:val="1"/>
      <w:marLeft w:val="0"/>
      <w:marRight w:val="0"/>
      <w:marTop w:val="0"/>
      <w:marBottom w:val="0"/>
      <w:divBdr>
        <w:top w:val="none" w:sz="0" w:space="0" w:color="auto"/>
        <w:left w:val="none" w:sz="0" w:space="0" w:color="auto"/>
        <w:bottom w:val="none" w:sz="0" w:space="0" w:color="auto"/>
        <w:right w:val="none" w:sz="0" w:space="0" w:color="auto"/>
      </w:divBdr>
    </w:div>
    <w:div w:id="1223757006">
      <w:bodyDiv w:val="1"/>
      <w:marLeft w:val="0"/>
      <w:marRight w:val="0"/>
      <w:marTop w:val="0"/>
      <w:marBottom w:val="0"/>
      <w:divBdr>
        <w:top w:val="none" w:sz="0" w:space="0" w:color="auto"/>
        <w:left w:val="none" w:sz="0" w:space="0" w:color="auto"/>
        <w:bottom w:val="none" w:sz="0" w:space="0" w:color="auto"/>
        <w:right w:val="none" w:sz="0" w:space="0" w:color="auto"/>
      </w:divBdr>
    </w:div>
    <w:div w:id="1390421071">
      <w:bodyDiv w:val="1"/>
      <w:marLeft w:val="0"/>
      <w:marRight w:val="0"/>
      <w:marTop w:val="0"/>
      <w:marBottom w:val="0"/>
      <w:divBdr>
        <w:top w:val="none" w:sz="0" w:space="0" w:color="auto"/>
        <w:left w:val="none" w:sz="0" w:space="0" w:color="auto"/>
        <w:bottom w:val="none" w:sz="0" w:space="0" w:color="auto"/>
        <w:right w:val="none" w:sz="0" w:space="0" w:color="auto"/>
      </w:divBdr>
    </w:div>
    <w:div w:id="2039549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5</Pages>
  <Words>2415</Words>
  <Characters>13772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Ato Yu</cp:lastModifiedBy>
  <cp:revision>13</cp:revision>
  <cp:lastPrinted>1899-12-31T23:00:00Z</cp:lastPrinted>
  <dcterms:created xsi:type="dcterms:W3CDTF">2024-08-06T06:50:00Z</dcterms:created>
  <dcterms:modified xsi:type="dcterms:W3CDTF">2024-08-09T08:27:00Z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2024-08-06T06:49:46Z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58a8fa20-1230-4d27-b9e5-81de79c6c325</vt:lpwstr>
  </property>
  <property fmtid="{D5CDD505-2E9C-101B-9397-08002B2CF9AE}" pid="27" name="MSIP_Label_83bcef13-7cac-433f-ba1d-47a323951816_ContentBits">
    <vt:lpwstr>0</vt:lpwstr>
  </property>
</Properties>
</file>